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6E8" w:rsidRPr="00F71D57" w:rsidRDefault="004D66E8" w:rsidP="00F71D5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МУНИЦИПАЛЬНОЕ ЗАДАНИЕ</w:t>
      </w:r>
    </w:p>
    <w:p w:rsidR="004D66E8" w:rsidRPr="00F71D57" w:rsidRDefault="004D66E8" w:rsidP="00F71D5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муниципального бюджетного общеобразовательного учреждения</w:t>
      </w:r>
    </w:p>
    <w:p w:rsidR="004D66E8" w:rsidRPr="00F71D57" w:rsidRDefault="004D66E8" w:rsidP="00F71D5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«Основная общеобразовательная школа с.Увальное Кировского района»</w:t>
      </w:r>
    </w:p>
    <w:p w:rsidR="004D66E8" w:rsidRPr="00F71D57" w:rsidRDefault="004D66E8" w:rsidP="00F71D5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на 2017 год</w:t>
      </w:r>
    </w:p>
    <w:p w:rsidR="004D66E8" w:rsidRPr="00F71D57" w:rsidRDefault="004D66E8" w:rsidP="00F71D5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D66E8" w:rsidRPr="00BB6583" w:rsidRDefault="004D66E8" w:rsidP="00BB65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color w:val="000000"/>
        </w:rPr>
      </w:pPr>
      <w:r w:rsidRPr="00F71D57">
        <w:rPr>
          <w:rFonts w:ascii="Times New Roman" w:hAnsi="Times New Roman"/>
        </w:rPr>
        <w:tab/>
      </w:r>
      <w:r w:rsidRPr="00F71D57">
        <w:rPr>
          <w:rFonts w:ascii="Times New Roman" w:hAnsi="Times New Roman"/>
        </w:rPr>
        <w:tab/>
      </w:r>
      <w:r w:rsidRPr="00F71D57">
        <w:rPr>
          <w:rFonts w:ascii="Times New Roman" w:hAnsi="Times New Roman"/>
        </w:rPr>
        <w:tab/>
        <w:t xml:space="preserve">     </w:t>
      </w:r>
      <w:r w:rsidRPr="00F71D57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b/>
          <w:bCs/>
        </w:rPr>
        <w:t>Ч</w:t>
      </w:r>
      <w:r w:rsidRPr="00F71D57">
        <w:rPr>
          <w:rFonts w:ascii="Times New Roman" w:hAnsi="Times New Roman"/>
          <w:b/>
          <w:bCs/>
        </w:rPr>
        <w:t xml:space="preserve">асть 1. Сведения об оказываемых муниципальных услугах </w:t>
      </w:r>
      <w:r w:rsidRPr="00F71D57">
        <w:rPr>
          <w:rFonts w:ascii="Times New Roman" w:hAnsi="Times New Roman"/>
          <w:color w:val="000000"/>
        </w:rPr>
        <w:t xml:space="preserve">                            </w:t>
      </w:r>
    </w:p>
    <w:p w:rsidR="004D66E8" w:rsidRPr="00F71D57" w:rsidRDefault="004D66E8" w:rsidP="00F71D57">
      <w:pPr>
        <w:tabs>
          <w:tab w:val="left" w:pos="6840"/>
          <w:tab w:val="left" w:pos="9540"/>
        </w:tabs>
        <w:spacing w:line="240" w:lineRule="auto"/>
        <w:jc w:val="center"/>
        <w:rPr>
          <w:rFonts w:ascii="Times New Roman" w:hAnsi="Times New Roman"/>
          <w:b/>
        </w:rPr>
      </w:pPr>
      <w:r w:rsidRPr="00F71D57">
        <w:rPr>
          <w:rFonts w:ascii="Times New Roman" w:hAnsi="Times New Roman"/>
          <w:b/>
        </w:rPr>
        <w:t>Раздел 1</w:t>
      </w:r>
    </w:p>
    <w:p w:rsidR="004D66E8" w:rsidRPr="00F71D57" w:rsidRDefault="004D66E8" w:rsidP="00103EF1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F71D57">
        <w:rPr>
          <w:rFonts w:ascii="Times New Roman" w:hAnsi="Times New Roman"/>
          <w:color w:val="000000"/>
        </w:rPr>
        <w:t xml:space="preserve">1. Наименование муниципальной услуги- </w:t>
      </w:r>
      <w:r w:rsidRPr="00F71D57">
        <w:rPr>
          <w:rFonts w:ascii="Times New Roman" w:hAnsi="Times New Roman"/>
          <w:b/>
          <w:color w:val="000000"/>
        </w:rPr>
        <w:t>Реализация основных общеобразовательных программ дошкольного образования</w:t>
      </w:r>
      <w:r w:rsidRPr="00F71D57">
        <w:rPr>
          <w:rFonts w:ascii="Times New Roman" w:hAnsi="Times New Roman"/>
          <w:color w:val="000000"/>
        </w:rPr>
        <w:t xml:space="preserve"> </w:t>
      </w:r>
    </w:p>
    <w:p w:rsidR="004D66E8" w:rsidRPr="00F71D57" w:rsidRDefault="004D66E8" w:rsidP="00103E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F71D57">
        <w:rPr>
          <w:rFonts w:ascii="Times New Roman" w:hAnsi="Times New Roman"/>
          <w:b/>
          <w:color w:val="000000"/>
        </w:rPr>
        <w:t>2.</w:t>
      </w:r>
      <w:r w:rsidRPr="00F71D57">
        <w:rPr>
          <w:rFonts w:ascii="Times New Roman" w:hAnsi="Times New Roman"/>
          <w:color w:val="000000"/>
        </w:rPr>
        <w:t xml:space="preserve"> Категории потребителей услуги - жители Кировского  муниципального района, в возрасте от  </w:t>
      </w:r>
      <w:r w:rsidRPr="00F71D57">
        <w:rPr>
          <w:rFonts w:ascii="Times New Roman" w:hAnsi="Times New Roman"/>
        </w:rPr>
        <w:t>3 лет до 8 лет</w:t>
      </w:r>
      <w:r w:rsidRPr="00F71D57">
        <w:rPr>
          <w:rFonts w:ascii="Times New Roman" w:hAnsi="Times New Roman"/>
          <w:color w:val="000000"/>
        </w:rPr>
        <w:t xml:space="preserve">.            </w:t>
      </w:r>
    </w:p>
    <w:p w:rsidR="004D66E8" w:rsidRPr="00F71D57" w:rsidRDefault="004D66E8" w:rsidP="00103EF1">
      <w:pPr>
        <w:tabs>
          <w:tab w:val="left" w:pos="6840"/>
          <w:tab w:val="left" w:pos="9540"/>
        </w:tabs>
        <w:spacing w:after="0" w:line="240" w:lineRule="auto"/>
        <w:rPr>
          <w:rFonts w:ascii="Times New Roman" w:hAnsi="Times New Roman"/>
        </w:rPr>
      </w:pPr>
      <w:r w:rsidRPr="00F71D57">
        <w:rPr>
          <w:rFonts w:ascii="Times New Roman" w:hAnsi="Times New Roman"/>
          <w:b/>
        </w:rPr>
        <w:t>3.</w:t>
      </w:r>
      <w:r w:rsidRPr="00F71D57">
        <w:rPr>
          <w:rFonts w:ascii="Times New Roman" w:hAnsi="Times New Roman"/>
          <w:color w:val="000000"/>
        </w:rPr>
        <w:t xml:space="preserve"> </w:t>
      </w:r>
      <w:r w:rsidRPr="00F71D57">
        <w:rPr>
          <w:rFonts w:ascii="Times New Roman" w:hAnsi="Times New Roman"/>
        </w:rPr>
        <w:t xml:space="preserve">  Показатели, характеризующие качество и (или) объем (содержание) муниципальной услуги</w:t>
      </w:r>
    </w:p>
    <w:p w:rsidR="004D66E8" w:rsidRPr="00F71D57" w:rsidRDefault="004D66E8" w:rsidP="00103EF1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hAnsi="Times New Roman"/>
          <w:b/>
        </w:rPr>
      </w:pPr>
      <w:r w:rsidRPr="00F71D57">
        <w:rPr>
          <w:rFonts w:ascii="Times New Roman" w:hAnsi="Times New Roman"/>
        </w:rPr>
        <w:t xml:space="preserve">3.1. Показатели, характеризующие качество муниципальной услуги </w:t>
      </w:r>
    </w:p>
    <w:tbl>
      <w:tblPr>
        <w:tblW w:w="15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68"/>
        <w:gridCol w:w="4990"/>
        <w:gridCol w:w="1670"/>
        <w:gridCol w:w="1620"/>
        <w:gridCol w:w="1620"/>
        <w:gridCol w:w="1800"/>
      </w:tblGrid>
      <w:tr w:rsidR="004D66E8" w:rsidRPr="008056A0" w:rsidTr="00C42552">
        <w:trPr>
          <w:trHeight w:val="800"/>
        </w:trPr>
        <w:tc>
          <w:tcPr>
            <w:tcW w:w="4068" w:type="dxa"/>
            <w:vMerge w:val="restart"/>
            <w:vAlign w:val="center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ind w:right="432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6660" w:type="dxa"/>
            <w:gridSpan w:val="2"/>
            <w:vAlign w:val="center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Показатель качества муниципальной услуги</w:t>
            </w:r>
          </w:p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40" w:type="dxa"/>
            <w:gridSpan w:val="2"/>
            <w:vAlign w:val="center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Значение показателей качества</w:t>
            </w:r>
          </w:p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муниципальной услуги </w:t>
            </w:r>
          </w:p>
        </w:tc>
        <w:tc>
          <w:tcPr>
            <w:tcW w:w="1800" w:type="dxa"/>
            <w:vMerge w:val="restart"/>
            <w:vAlign w:val="center"/>
          </w:tcPr>
          <w:p w:rsidR="004D66E8" w:rsidRPr="008056A0" w:rsidRDefault="004D66E8" w:rsidP="00103EF1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Источник информации о значении показателя</w:t>
            </w:r>
          </w:p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66E8" w:rsidRPr="008056A0" w:rsidTr="00C42552">
        <w:trPr>
          <w:trHeight w:val="538"/>
        </w:trPr>
        <w:tc>
          <w:tcPr>
            <w:tcW w:w="4068" w:type="dxa"/>
            <w:vMerge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990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1670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620" w:type="dxa"/>
            <w:vAlign w:val="center"/>
          </w:tcPr>
          <w:p w:rsidR="004D66E8" w:rsidRPr="008056A0" w:rsidRDefault="004D66E8" w:rsidP="001F4F9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текущий финансовый 2016год</w:t>
            </w:r>
          </w:p>
        </w:tc>
        <w:tc>
          <w:tcPr>
            <w:tcW w:w="1620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очередной</w:t>
            </w:r>
          </w:p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финансовый</w:t>
            </w:r>
          </w:p>
          <w:p w:rsidR="004D66E8" w:rsidRPr="008056A0" w:rsidRDefault="004D66E8" w:rsidP="001F4F9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2017год</w:t>
            </w:r>
          </w:p>
        </w:tc>
        <w:tc>
          <w:tcPr>
            <w:tcW w:w="1800" w:type="dxa"/>
            <w:vMerge/>
            <w:vAlign w:val="center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66E8" w:rsidRPr="008056A0" w:rsidTr="00C42552">
        <w:tc>
          <w:tcPr>
            <w:tcW w:w="4068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1.Качество подготовки воспитанников к школе</w:t>
            </w:r>
          </w:p>
        </w:tc>
        <w:tc>
          <w:tcPr>
            <w:tcW w:w="4990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Количество усвоивших программу: количество выпускников  х 100 </w:t>
            </w:r>
          </w:p>
        </w:tc>
        <w:tc>
          <w:tcPr>
            <w:tcW w:w="1670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620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85</w:t>
            </w:r>
          </w:p>
        </w:tc>
        <w:tc>
          <w:tcPr>
            <w:tcW w:w="1620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не менее</w:t>
            </w:r>
          </w:p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85  </w:t>
            </w:r>
          </w:p>
        </w:tc>
        <w:tc>
          <w:tcPr>
            <w:tcW w:w="1800" w:type="dxa"/>
          </w:tcPr>
          <w:p w:rsidR="004D66E8" w:rsidRDefault="004D66E8" w:rsidP="00F71D5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Диагностика,</w:t>
            </w:r>
          </w:p>
          <w:p w:rsidR="004D66E8" w:rsidRPr="00F71D57" w:rsidRDefault="004D66E8" w:rsidP="00F71D5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самоанализ</w:t>
            </w:r>
          </w:p>
        </w:tc>
      </w:tr>
      <w:tr w:rsidR="004D66E8" w:rsidRPr="008056A0" w:rsidTr="00C42552">
        <w:tc>
          <w:tcPr>
            <w:tcW w:w="4068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2.Степень удовлетворённости родителей. Анализ анкетирования</w:t>
            </w:r>
          </w:p>
        </w:tc>
        <w:tc>
          <w:tcPr>
            <w:tcW w:w="4990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Количество положительных оценок: количество анкет х100</w:t>
            </w:r>
          </w:p>
        </w:tc>
        <w:tc>
          <w:tcPr>
            <w:tcW w:w="1670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620" w:type="dxa"/>
          </w:tcPr>
          <w:p w:rsidR="004D66E8" w:rsidRPr="008056A0" w:rsidRDefault="004D66E8" w:rsidP="00024FB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620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80</w:t>
            </w:r>
          </w:p>
        </w:tc>
        <w:tc>
          <w:tcPr>
            <w:tcW w:w="1800" w:type="dxa"/>
          </w:tcPr>
          <w:p w:rsidR="004D66E8" w:rsidRPr="00F71D57" w:rsidRDefault="004D66E8" w:rsidP="00F71D5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нкетирование</w:t>
            </w:r>
          </w:p>
        </w:tc>
      </w:tr>
      <w:tr w:rsidR="004D66E8" w:rsidRPr="008056A0" w:rsidTr="00C42552">
        <w:tc>
          <w:tcPr>
            <w:tcW w:w="4068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3.Наличие жалоб потребителей на качество образовательных услуг</w:t>
            </w:r>
          </w:p>
        </w:tc>
        <w:tc>
          <w:tcPr>
            <w:tcW w:w="4990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Количество жалоб: количество воспитанников х 100</w:t>
            </w:r>
          </w:p>
        </w:tc>
        <w:tc>
          <w:tcPr>
            <w:tcW w:w="1670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620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0</w:t>
            </w:r>
          </w:p>
        </w:tc>
        <w:tc>
          <w:tcPr>
            <w:tcW w:w="1620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0</w:t>
            </w:r>
          </w:p>
        </w:tc>
        <w:tc>
          <w:tcPr>
            <w:tcW w:w="1800" w:type="dxa"/>
          </w:tcPr>
          <w:p w:rsidR="004D66E8" w:rsidRPr="00F71D57" w:rsidRDefault="004D66E8" w:rsidP="00F71D5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 xml:space="preserve"> Обращения</w:t>
            </w:r>
          </w:p>
        </w:tc>
      </w:tr>
      <w:tr w:rsidR="004D66E8" w:rsidRPr="008056A0" w:rsidTr="00C42552">
        <w:tc>
          <w:tcPr>
            <w:tcW w:w="4068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4. Наличие   нарушений в области образовательной деятельности, выявленных контролирующими органами</w:t>
            </w:r>
          </w:p>
        </w:tc>
        <w:tc>
          <w:tcPr>
            <w:tcW w:w="4990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Предписания </w:t>
            </w:r>
          </w:p>
        </w:tc>
        <w:tc>
          <w:tcPr>
            <w:tcW w:w="1670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Ед.</w:t>
            </w:r>
          </w:p>
        </w:tc>
        <w:tc>
          <w:tcPr>
            <w:tcW w:w="1620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0</w:t>
            </w:r>
          </w:p>
        </w:tc>
        <w:tc>
          <w:tcPr>
            <w:tcW w:w="1620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0</w:t>
            </w:r>
          </w:p>
        </w:tc>
        <w:tc>
          <w:tcPr>
            <w:tcW w:w="1800" w:type="dxa"/>
          </w:tcPr>
          <w:p w:rsidR="004D66E8" w:rsidRPr="00F71D57" w:rsidRDefault="004D66E8" w:rsidP="00F71D5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Предписания</w:t>
            </w:r>
          </w:p>
        </w:tc>
      </w:tr>
      <w:tr w:rsidR="004D66E8" w:rsidRPr="008056A0" w:rsidTr="00C42552">
        <w:tc>
          <w:tcPr>
            <w:tcW w:w="4068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5.Обеспеченность кадрами (укомплектованность штатов)</w:t>
            </w:r>
          </w:p>
        </w:tc>
        <w:tc>
          <w:tcPr>
            <w:tcW w:w="4990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Фактическое количество педагогов : штатная численность х  100</w:t>
            </w:r>
          </w:p>
        </w:tc>
        <w:tc>
          <w:tcPr>
            <w:tcW w:w="1670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620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100</w:t>
            </w:r>
          </w:p>
        </w:tc>
        <w:tc>
          <w:tcPr>
            <w:tcW w:w="1620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100</w:t>
            </w:r>
          </w:p>
        </w:tc>
        <w:tc>
          <w:tcPr>
            <w:tcW w:w="1800" w:type="dxa"/>
          </w:tcPr>
          <w:p w:rsidR="004D66E8" w:rsidRPr="00F71D57" w:rsidRDefault="004D66E8" w:rsidP="00F71D5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Штатное расписание</w:t>
            </w:r>
          </w:p>
        </w:tc>
      </w:tr>
      <w:tr w:rsidR="004D66E8" w:rsidRPr="008056A0" w:rsidTr="00C42552">
        <w:trPr>
          <w:trHeight w:val="526"/>
        </w:trPr>
        <w:tc>
          <w:tcPr>
            <w:tcW w:w="4068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6.Доля педагогов с категорией (первая, высшая)</w:t>
            </w:r>
          </w:p>
        </w:tc>
        <w:tc>
          <w:tcPr>
            <w:tcW w:w="4990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количество педагогов  с категорией : фактическое количество педагогов  </w:t>
            </w:r>
            <w:r w:rsidRPr="008056A0">
              <w:rPr>
                <w:rFonts w:ascii="Times New Roman" w:hAnsi="Times New Roman"/>
                <w:lang w:val="en-US"/>
              </w:rPr>
              <w:t>x</w:t>
            </w:r>
            <w:r w:rsidRPr="008056A0">
              <w:rPr>
                <w:rFonts w:ascii="Times New Roman" w:hAnsi="Times New Roman"/>
              </w:rPr>
              <w:t xml:space="preserve"> 100</w:t>
            </w:r>
          </w:p>
        </w:tc>
        <w:tc>
          <w:tcPr>
            <w:tcW w:w="1670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620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30</w:t>
            </w:r>
          </w:p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не менее</w:t>
            </w:r>
          </w:p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30</w:t>
            </w:r>
          </w:p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D66E8" w:rsidRPr="00F71D57" w:rsidRDefault="004D66E8" w:rsidP="00F71D5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Тарификация</w:t>
            </w:r>
          </w:p>
        </w:tc>
      </w:tr>
      <w:tr w:rsidR="004D66E8" w:rsidRPr="008056A0" w:rsidTr="00C42552">
        <w:tc>
          <w:tcPr>
            <w:tcW w:w="4068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7.Доля педагогов с высшим образованием</w:t>
            </w:r>
          </w:p>
        </w:tc>
        <w:tc>
          <w:tcPr>
            <w:tcW w:w="4990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количество педагогов  с высшим образованием : фактическое количество педагогов  </w:t>
            </w:r>
            <w:r w:rsidRPr="008056A0">
              <w:rPr>
                <w:rFonts w:ascii="Times New Roman" w:hAnsi="Times New Roman"/>
                <w:lang w:val="en-US"/>
              </w:rPr>
              <w:t>x</w:t>
            </w:r>
            <w:r w:rsidRPr="008056A0">
              <w:rPr>
                <w:rFonts w:ascii="Times New Roman" w:hAnsi="Times New Roman"/>
              </w:rPr>
              <w:t xml:space="preserve"> 100</w:t>
            </w:r>
          </w:p>
        </w:tc>
        <w:tc>
          <w:tcPr>
            <w:tcW w:w="1670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620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0</w:t>
            </w:r>
          </w:p>
        </w:tc>
        <w:tc>
          <w:tcPr>
            <w:tcW w:w="1620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0</w:t>
            </w:r>
          </w:p>
        </w:tc>
        <w:tc>
          <w:tcPr>
            <w:tcW w:w="1800" w:type="dxa"/>
          </w:tcPr>
          <w:p w:rsidR="004D66E8" w:rsidRPr="00F71D57" w:rsidRDefault="004D66E8" w:rsidP="00F71D5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Тарификация</w:t>
            </w:r>
          </w:p>
        </w:tc>
      </w:tr>
      <w:tr w:rsidR="004D66E8" w:rsidRPr="008056A0" w:rsidTr="00C42552">
        <w:tc>
          <w:tcPr>
            <w:tcW w:w="4068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8. Курсовая подготовка педагогов</w:t>
            </w:r>
          </w:p>
        </w:tc>
        <w:tc>
          <w:tcPr>
            <w:tcW w:w="4990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количество педагогов  с  курсовой подготовкой : фактическое количество педагогов  </w:t>
            </w:r>
            <w:r w:rsidRPr="008056A0">
              <w:rPr>
                <w:rFonts w:ascii="Times New Roman" w:hAnsi="Times New Roman"/>
                <w:lang w:val="en-US"/>
              </w:rPr>
              <w:t>x</w:t>
            </w:r>
            <w:r w:rsidRPr="008056A0">
              <w:rPr>
                <w:rFonts w:ascii="Times New Roman" w:hAnsi="Times New Roman"/>
              </w:rPr>
              <w:t xml:space="preserve"> 100</w:t>
            </w:r>
          </w:p>
        </w:tc>
        <w:tc>
          <w:tcPr>
            <w:tcW w:w="1670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620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100</w:t>
            </w:r>
          </w:p>
        </w:tc>
        <w:tc>
          <w:tcPr>
            <w:tcW w:w="1620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100</w:t>
            </w:r>
          </w:p>
        </w:tc>
        <w:tc>
          <w:tcPr>
            <w:tcW w:w="1800" w:type="dxa"/>
          </w:tcPr>
          <w:p w:rsidR="004D66E8" w:rsidRPr="00F71D57" w:rsidRDefault="004D66E8" w:rsidP="00F71D5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Мониторинг</w:t>
            </w:r>
          </w:p>
        </w:tc>
      </w:tr>
    </w:tbl>
    <w:p w:rsidR="004D66E8" w:rsidRPr="00F71D57" w:rsidRDefault="004D66E8" w:rsidP="00103EF1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  ( +</w:t>
      </w:r>
      <w:r w:rsidRPr="00F71D57">
        <w:rPr>
          <w:rFonts w:ascii="Times New Roman" w:hAnsi="Times New Roman"/>
          <w:u w:val="single"/>
        </w:rPr>
        <w:t xml:space="preserve"> </w:t>
      </w:r>
      <w:r w:rsidRPr="00F71D57">
        <w:rPr>
          <w:rFonts w:ascii="Times New Roman" w:hAnsi="Times New Roman"/>
        </w:rPr>
        <w:t>/--5%)</w:t>
      </w:r>
    </w:p>
    <w:p w:rsidR="004D66E8" w:rsidRPr="00F71D57" w:rsidRDefault="004D66E8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</w:rPr>
      </w:pPr>
    </w:p>
    <w:p w:rsidR="004D66E8" w:rsidRPr="00F71D57" w:rsidRDefault="004D66E8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  <w:b/>
        </w:rPr>
      </w:pPr>
      <w:r w:rsidRPr="00F71D57">
        <w:rPr>
          <w:rFonts w:ascii="Times New Roman" w:hAnsi="Times New Roman"/>
          <w:b/>
        </w:rPr>
        <w:t xml:space="preserve">3.2. Показатели, характеризующие объем (содержание) муниципальной услуги </w:t>
      </w:r>
    </w:p>
    <w:tbl>
      <w:tblPr>
        <w:tblW w:w="15661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44"/>
        <w:gridCol w:w="5400"/>
        <w:gridCol w:w="1440"/>
        <w:gridCol w:w="1800"/>
        <w:gridCol w:w="2777"/>
      </w:tblGrid>
      <w:tr w:rsidR="004D66E8" w:rsidRPr="008056A0" w:rsidTr="00C42552">
        <w:trPr>
          <w:cantSplit/>
          <w:trHeight w:val="360"/>
        </w:trPr>
        <w:tc>
          <w:tcPr>
            <w:tcW w:w="4244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D66E8" w:rsidRPr="00F71D57" w:rsidRDefault="004D66E8" w:rsidP="00F71D57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4D66E8" w:rsidRPr="00F71D57" w:rsidRDefault="004D66E8" w:rsidP="00F71D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D66E8" w:rsidRPr="00F71D57" w:rsidRDefault="004D66E8" w:rsidP="00F71D57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4D66E8" w:rsidRPr="00F71D57" w:rsidRDefault="004D66E8" w:rsidP="00F71D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D66E8" w:rsidRPr="00F71D57" w:rsidRDefault="004D66E8" w:rsidP="00F71D57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показателей объема </w:t>
            </w:r>
            <w:r w:rsidRPr="00F71D57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27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4D66E8" w:rsidRPr="008056A0" w:rsidRDefault="004D66E8" w:rsidP="00F71D57">
            <w:pPr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Источник информации о значении показателя</w:t>
            </w:r>
          </w:p>
          <w:p w:rsidR="004D66E8" w:rsidRPr="00F71D57" w:rsidRDefault="004D66E8" w:rsidP="00F71D57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6E8" w:rsidRPr="008056A0" w:rsidTr="00103EF1">
        <w:trPr>
          <w:cantSplit/>
          <w:trHeight w:val="683"/>
        </w:trPr>
        <w:tc>
          <w:tcPr>
            <w:tcW w:w="4244" w:type="dxa"/>
            <w:vMerge/>
            <w:tcBorders>
              <w:left w:val="single" w:sz="4" w:space="0" w:color="000000"/>
            </w:tcBorders>
            <w:vAlign w:val="center"/>
          </w:tcPr>
          <w:p w:rsidR="004D66E8" w:rsidRPr="008056A0" w:rsidRDefault="004D66E8" w:rsidP="00F71D5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400" w:type="dxa"/>
            <w:vMerge/>
            <w:tcBorders>
              <w:left w:val="single" w:sz="4" w:space="0" w:color="000000"/>
            </w:tcBorders>
            <w:vAlign w:val="center"/>
          </w:tcPr>
          <w:p w:rsidR="004D66E8" w:rsidRPr="008056A0" w:rsidRDefault="004D66E8" w:rsidP="00F71D5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D66E8" w:rsidRPr="008056A0" w:rsidRDefault="004D66E8" w:rsidP="001F4F9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текущий финансовый 2016год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очередной</w:t>
            </w:r>
          </w:p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финансовый</w:t>
            </w:r>
          </w:p>
          <w:p w:rsidR="004D66E8" w:rsidRPr="008056A0" w:rsidRDefault="004D66E8" w:rsidP="001F4F9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2017год</w:t>
            </w:r>
          </w:p>
        </w:tc>
        <w:tc>
          <w:tcPr>
            <w:tcW w:w="277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4D66E8" w:rsidRPr="00F71D57" w:rsidRDefault="004D66E8" w:rsidP="00F71D5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6E8" w:rsidRPr="008056A0" w:rsidTr="00C42552">
        <w:trPr>
          <w:cantSplit/>
          <w:trHeight w:val="240"/>
        </w:trPr>
        <w:tc>
          <w:tcPr>
            <w:tcW w:w="4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66E8" w:rsidRPr="00F71D57" w:rsidRDefault="004D66E8" w:rsidP="00F71D5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1. Количество обучающихся, получивших муниципальную услугу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66E8" w:rsidRPr="00F71D57" w:rsidRDefault="004D66E8" w:rsidP="00F71D57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66E8" w:rsidRPr="00F71D57" w:rsidRDefault="004D66E8" w:rsidP="006B4B2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66E8" w:rsidRPr="00F71D57" w:rsidRDefault="004D66E8" w:rsidP="00F71D57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66E8" w:rsidRPr="00F71D57" w:rsidRDefault="004D66E8" w:rsidP="00F71D5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Статистический отчет</w:t>
            </w:r>
          </w:p>
        </w:tc>
      </w:tr>
      <w:tr w:rsidR="004D66E8" w:rsidRPr="008056A0" w:rsidTr="00C42552">
        <w:trPr>
          <w:cantSplit/>
          <w:trHeight w:val="240"/>
        </w:trPr>
        <w:tc>
          <w:tcPr>
            <w:tcW w:w="4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2. Охват контингента воспитанников образовательной программой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66E8" w:rsidRPr="008056A0" w:rsidRDefault="004D66E8" w:rsidP="001F4F93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Количество детей охваченных  дошкольным образованием: фактическое количество детей х 100     (%)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66E8" w:rsidRPr="008056A0" w:rsidRDefault="004D66E8" w:rsidP="001F4F93">
            <w:pPr>
              <w:tabs>
                <w:tab w:val="left" w:pos="6840"/>
                <w:tab w:val="left" w:pos="9540"/>
              </w:tabs>
              <w:spacing w:line="240" w:lineRule="auto"/>
              <w:ind w:left="-164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не менее 100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66E8" w:rsidRPr="00F71D57" w:rsidRDefault="004D66E8" w:rsidP="00F71D5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Статистический отчет</w:t>
            </w:r>
          </w:p>
        </w:tc>
      </w:tr>
    </w:tbl>
    <w:p w:rsidR="004D66E8" w:rsidRPr="00F71D57" w:rsidRDefault="004D66E8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(человек)  ( -5 чел.)</w:t>
      </w:r>
    </w:p>
    <w:p w:rsidR="004D66E8" w:rsidRPr="00F71D57" w:rsidRDefault="004D66E8" w:rsidP="00F71D5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71D57">
        <w:rPr>
          <w:rFonts w:ascii="Times New Roman" w:hAnsi="Times New Roman" w:cs="Times New Roman"/>
          <w:sz w:val="24"/>
          <w:szCs w:val="24"/>
        </w:rPr>
        <w:t xml:space="preserve">4. Порядок оказания муниципальной услуги </w:t>
      </w:r>
    </w:p>
    <w:p w:rsidR="004D66E8" w:rsidRPr="00F71D57" w:rsidRDefault="004D66E8" w:rsidP="00F71D57">
      <w:pPr>
        <w:tabs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>Характеристика основных действий при оказании услуги:</w:t>
      </w:r>
    </w:p>
    <w:p w:rsidR="004D66E8" w:rsidRPr="00F71D57" w:rsidRDefault="004D66E8" w:rsidP="00F71D57">
      <w:pPr>
        <w:tabs>
          <w:tab w:val="left" w:pos="851"/>
          <w:tab w:val="left" w:pos="993"/>
        </w:tabs>
        <w:spacing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71D57">
        <w:rPr>
          <w:rFonts w:ascii="Times New Roman" w:hAnsi="Times New Roman"/>
          <w:sz w:val="26"/>
          <w:szCs w:val="26"/>
        </w:rPr>
        <w:t xml:space="preserve">Муниципальная услуга оказывается на базе муниципального бюджетного   общеобразовательного учреждения  «Основная общеобразовательная школа с.Увальное Кировского района». Лицо, ответственное за организацию оказания муниципальной услуги: Сунтуфий А.Н. – директор МБОУ «Основная общеобразовательная школа с.Увальное  Кировского района», тел. 8-42-354-26-5-23  </w:t>
      </w:r>
    </w:p>
    <w:p w:rsidR="004D66E8" w:rsidRPr="00F71D57" w:rsidRDefault="004D66E8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Прием обучающихся в общеобразовательную организацию.</w:t>
      </w:r>
    </w:p>
    <w:p w:rsidR="004D66E8" w:rsidRPr="00F71D57" w:rsidRDefault="004D66E8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 xml:space="preserve">Реализация </w:t>
      </w:r>
      <w:r w:rsidRPr="00F71D57">
        <w:rPr>
          <w:rFonts w:ascii="Times New Roman" w:hAnsi="Times New Roman"/>
          <w:color w:val="000000"/>
          <w:sz w:val="24"/>
          <w:szCs w:val="24"/>
        </w:rPr>
        <w:t>основных общеобразовательных программ дошкольного образования</w:t>
      </w:r>
    </w:p>
    <w:p w:rsidR="004D66E8" w:rsidRPr="00F71D57" w:rsidRDefault="004D66E8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Охрана жизни и здоровья обучающихся.</w:t>
      </w:r>
    </w:p>
    <w:p w:rsidR="004D66E8" w:rsidRPr="00F71D57" w:rsidRDefault="004D66E8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Организация воспитательной работы.</w:t>
      </w:r>
    </w:p>
    <w:p w:rsidR="004D66E8" w:rsidRPr="00F71D57" w:rsidRDefault="004D66E8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Взаимодействие с семьями обучающихся.</w:t>
      </w:r>
    </w:p>
    <w:p w:rsidR="004D66E8" w:rsidRPr="00F71D57" w:rsidRDefault="004D66E8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Организация питания обучающихся.</w:t>
      </w:r>
    </w:p>
    <w:p w:rsidR="004D66E8" w:rsidRPr="00F71D57" w:rsidRDefault="004D66E8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 xml:space="preserve">Организация оздоровления  детей </w:t>
      </w:r>
    </w:p>
    <w:p w:rsidR="004D66E8" w:rsidRPr="00F71D57" w:rsidRDefault="004D66E8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</w:rPr>
      </w:pPr>
    </w:p>
    <w:p w:rsidR="004D66E8" w:rsidRPr="00F71D57" w:rsidRDefault="004D66E8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>4.1. Нормативные правовые акты, регулирующие порядок оказания муниципальной услуги</w:t>
      </w:r>
    </w:p>
    <w:p w:rsidR="004D66E8" w:rsidRPr="00F71D57" w:rsidRDefault="004D66E8" w:rsidP="00103EF1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 xml:space="preserve">«Санитарно эпидемиологические требования к устройству, содержанию и организации режима работы          дошкольных образовательных организаций", утверждённые постановлением Главного государственного  санитарного врача Российской Федерации  № 26 от 15 мая </w:t>
      </w:r>
      <w:smartTag w:uri="urn:schemas-microsoft-com:office:smarttags" w:element="metricconverter">
        <w:smartTagPr>
          <w:attr w:name="ProductID" w:val="2013 г"/>
        </w:smartTagPr>
        <w:r w:rsidRPr="00F71D57">
          <w:rPr>
            <w:rFonts w:ascii="Times New Roman" w:hAnsi="Times New Roman"/>
          </w:rPr>
          <w:t>2013 г</w:t>
        </w:r>
      </w:smartTag>
      <w:r w:rsidRPr="00F71D57">
        <w:rPr>
          <w:rFonts w:ascii="Times New Roman" w:hAnsi="Times New Roman"/>
        </w:rPr>
        <w:t xml:space="preserve">.; </w:t>
      </w:r>
    </w:p>
    <w:p w:rsidR="004D66E8" w:rsidRPr="00F71D57" w:rsidRDefault="004D66E8" w:rsidP="00103EF1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  <w:bCs/>
          <w:spacing w:val="-1"/>
        </w:rPr>
        <w:t>Административный регламент</w:t>
      </w:r>
      <w:r w:rsidRPr="00F71D57">
        <w:rPr>
          <w:rFonts w:ascii="Times New Roman" w:hAnsi="Times New Roman"/>
        </w:rPr>
        <w:t xml:space="preserve"> администрации Кировского муниципального района  по предоставлению муниципальной услуги «Прием заявлений о зачислении в муниципальные образовательные организации, реализующие основную образовательную программу дошкольного образования (детские сады), а также постановка на   соответствующий учет» утверждённого постановлением администрации Кировского муниципального района Приморского края от 04.08.2014 № 531;.</w:t>
      </w:r>
    </w:p>
    <w:p w:rsidR="004D66E8" w:rsidRPr="00F71D57" w:rsidRDefault="004D66E8" w:rsidP="00103EF1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>Распоряжение администрации Кировского муниципального района от 14.12.2015 № 343-р  «Об утверждении   перечня муниципальных услуг и работ, оказываемых и выполняемых муниципальными  образовательными учреждениями Кировского муниципального района»;</w:t>
      </w:r>
    </w:p>
    <w:p w:rsidR="004D66E8" w:rsidRPr="00F71D57" w:rsidRDefault="004D66E8" w:rsidP="00103EF1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 xml:space="preserve">Устав </w:t>
      </w:r>
      <w:r w:rsidRPr="00F71D57">
        <w:rPr>
          <w:rFonts w:ascii="Times New Roman" w:hAnsi="Times New Roman"/>
          <w:color w:val="000000"/>
          <w:spacing w:val="-3"/>
        </w:rPr>
        <w:t>муниципального бюджетного</w:t>
      </w:r>
      <w:r w:rsidRPr="00F71D57">
        <w:rPr>
          <w:rFonts w:ascii="Times New Roman" w:hAnsi="Times New Roman"/>
        </w:rPr>
        <w:t xml:space="preserve"> общеобразовательного учреждения «Основная общеобразовательная школа</w:t>
      </w:r>
      <w:r w:rsidRPr="00F71D57">
        <w:rPr>
          <w:rFonts w:ascii="Times New Roman" w:hAnsi="Times New Roman"/>
          <w:sz w:val="26"/>
          <w:szCs w:val="26"/>
        </w:rPr>
        <w:t xml:space="preserve"> с.Увальное </w:t>
      </w:r>
      <w:r w:rsidRPr="00F71D57">
        <w:rPr>
          <w:rFonts w:ascii="Times New Roman" w:hAnsi="Times New Roman"/>
        </w:rPr>
        <w:t xml:space="preserve"> Кировского района» </w:t>
      </w:r>
    </w:p>
    <w:p w:rsidR="004D66E8" w:rsidRPr="00F71D57" w:rsidRDefault="004D66E8" w:rsidP="00F71D57">
      <w:pPr>
        <w:pStyle w:val="Style1"/>
        <w:widowControl/>
        <w:spacing w:line="240" w:lineRule="auto"/>
        <w:jc w:val="both"/>
      </w:pPr>
    </w:p>
    <w:p w:rsidR="004D66E8" w:rsidRPr="00F71D57" w:rsidRDefault="004D66E8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>4.2. Порядок информирования потенциальных потребителей муниципальной услуги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26"/>
        <w:gridCol w:w="4930"/>
        <w:gridCol w:w="4930"/>
      </w:tblGrid>
      <w:tr w:rsidR="004D66E8" w:rsidRPr="008056A0" w:rsidTr="00C42552">
        <w:tc>
          <w:tcPr>
            <w:tcW w:w="1666" w:type="pct"/>
            <w:tcBorders>
              <w:bottom w:val="single" w:sz="4" w:space="0" w:color="auto"/>
            </w:tcBorders>
          </w:tcPr>
          <w:p w:rsidR="004D66E8" w:rsidRPr="008056A0" w:rsidRDefault="004D66E8" w:rsidP="00F71D57">
            <w:pPr>
              <w:spacing w:line="240" w:lineRule="auto"/>
              <w:jc w:val="both"/>
              <w:rPr>
                <w:rFonts w:ascii="Times New Roman" w:hAnsi="Times New Roman"/>
                <w:b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b/>
                <w:kern w:val="1"/>
                <w:lang w:eastAsia="ar-SA"/>
              </w:rPr>
              <w:t>Способ информирования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4D66E8" w:rsidRPr="008056A0" w:rsidRDefault="004D66E8" w:rsidP="00F71D57">
            <w:pPr>
              <w:spacing w:line="240" w:lineRule="auto"/>
              <w:jc w:val="both"/>
              <w:rPr>
                <w:rFonts w:ascii="Times New Roman" w:hAnsi="Times New Roman"/>
                <w:b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b/>
                <w:kern w:val="1"/>
                <w:lang w:eastAsia="ar-SA"/>
              </w:rPr>
              <w:t>Состав размещаемой (доводимой) информации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4D66E8" w:rsidRPr="008056A0" w:rsidRDefault="004D66E8" w:rsidP="00F71D57">
            <w:pPr>
              <w:spacing w:line="240" w:lineRule="auto"/>
              <w:jc w:val="both"/>
              <w:rPr>
                <w:rFonts w:ascii="Times New Roman" w:hAnsi="Times New Roman"/>
                <w:b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b/>
                <w:kern w:val="1"/>
                <w:lang w:eastAsia="ar-SA"/>
              </w:rPr>
              <w:t>Частота обновления информации</w:t>
            </w:r>
          </w:p>
        </w:tc>
      </w:tr>
      <w:tr w:rsidR="004D66E8" w:rsidRPr="008056A0" w:rsidTr="00C42552">
        <w:tc>
          <w:tcPr>
            <w:tcW w:w="1666" w:type="pct"/>
          </w:tcPr>
          <w:p w:rsidR="004D66E8" w:rsidRPr="008056A0" w:rsidRDefault="004D66E8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Официальный сайт учреждения           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4D66E8" w:rsidRPr="008056A0" w:rsidRDefault="004D66E8" w:rsidP="001F4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В соответствии  с действующим законодательством 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4D66E8" w:rsidRPr="008056A0" w:rsidRDefault="004D66E8" w:rsidP="001F4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По мере обновления информации, не реже 1 раза в 2 недели</w:t>
            </w:r>
          </w:p>
        </w:tc>
      </w:tr>
      <w:tr w:rsidR="004D66E8" w:rsidRPr="008056A0" w:rsidTr="00C42552">
        <w:tc>
          <w:tcPr>
            <w:tcW w:w="1666" w:type="pct"/>
          </w:tcPr>
          <w:p w:rsidR="004D66E8" w:rsidRPr="008056A0" w:rsidRDefault="004D66E8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Информационные стенды в учреждении</w:t>
            </w:r>
          </w:p>
        </w:tc>
        <w:tc>
          <w:tcPr>
            <w:tcW w:w="1667" w:type="pct"/>
            <w:tcBorders>
              <w:top w:val="single" w:sz="4" w:space="0" w:color="auto"/>
              <w:bottom w:val="single" w:sz="4" w:space="0" w:color="auto"/>
            </w:tcBorders>
          </w:tcPr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Режим работы учреждения;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копии учредительных документов (лицензия, свидетельство о государственной аккредитации,  выписка из Устава);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контактная информация учреждения;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контактная информация вышестоящих организаций;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перечень дополнительных услуг, перечень платных услуг;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правила приема в учреждение;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информация о педагогическом коллективе учреждения;</w:t>
            </w:r>
          </w:p>
        </w:tc>
        <w:tc>
          <w:tcPr>
            <w:tcW w:w="1667" w:type="pct"/>
            <w:tcBorders>
              <w:top w:val="single" w:sz="4" w:space="0" w:color="auto"/>
              <w:bottom w:val="single" w:sz="4" w:space="0" w:color="auto"/>
            </w:tcBorders>
          </w:tcPr>
          <w:p w:rsidR="004D66E8" w:rsidRPr="008056A0" w:rsidRDefault="004D66E8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По мере обновления информации, но не реже 1 раза в год</w:t>
            </w:r>
          </w:p>
        </w:tc>
      </w:tr>
      <w:tr w:rsidR="004D66E8" w:rsidRPr="008056A0" w:rsidTr="00C42552">
        <w:tc>
          <w:tcPr>
            <w:tcW w:w="1666" w:type="pct"/>
          </w:tcPr>
          <w:p w:rsidR="004D66E8" w:rsidRPr="008056A0" w:rsidRDefault="004D66E8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Родительские собрания</w:t>
            </w:r>
          </w:p>
        </w:tc>
        <w:tc>
          <w:tcPr>
            <w:tcW w:w="1667" w:type="pct"/>
            <w:tcBorders>
              <w:top w:val="single" w:sz="4" w:space="0" w:color="auto"/>
            </w:tcBorders>
          </w:tcPr>
          <w:p w:rsidR="004D66E8" w:rsidRPr="008056A0" w:rsidRDefault="004D66E8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В соответствии с годовым планом работы</w:t>
            </w:r>
          </w:p>
        </w:tc>
        <w:tc>
          <w:tcPr>
            <w:tcW w:w="1667" w:type="pct"/>
            <w:tcBorders>
              <w:top w:val="single" w:sz="4" w:space="0" w:color="auto"/>
            </w:tcBorders>
          </w:tcPr>
          <w:p w:rsidR="004D66E8" w:rsidRPr="008056A0" w:rsidRDefault="004D66E8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Не реже 1 раза в триместр (четверть)</w:t>
            </w:r>
          </w:p>
        </w:tc>
      </w:tr>
    </w:tbl>
    <w:p w:rsidR="004D66E8" w:rsidRPr="00F71D57" w:rsidRDefault="004D66E8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</w:rPr>
      </w:pPr>
    </w:p>
    <w:p w:rsidR="004D66E8" w:rsidRPr="00F71D57" w:rsidRDefault="004D66E8" w:rsidP="00F71D57">
      <w:pPr>
        <w:tabs>
          <w:tab w:val="left" w:pos="6840"/>
          <w:tab w:val="left" w:pos="9540"/>
        </w:tabs>
        <w:spacing w:line="240" w:lineRule="auto"/>
        <w:jc w:val="center"/>
        <w:rPr>
          <w:rFonts w:ascii="Times New Roman" w:hAnsi="Times New Roman"/>
          <w:b/>
        </w:rPr>
      </w:pPr>
      <w:r w:rsidRPr="00F71D57">
        <w:rPr>
          <w:rFonts w:ascii="Times New Roman" w:hAnsi="Times New Roman"/>
          <w:b/>
        </w:rPr>
        <w:t>Раздел 2</w:t>
      </w:r>
    </w:p>
    <w:p w:rsidR="004D66E8" w:rsidRPr="00F71D57" w:rsidRDefault="004D66E8" w:rsidP="00103EF1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</w:rPr>
      </w:pPr>
      <w:r w:rsidRPr="00F71D57">
        <w:rPr>
          <w:rFonts w:ascii="Times New Roman" w:hAnsi="Times New Roman"/>
          <w:b/>
          <w:color w:val="000000"/>
        </w:rPr>
        <w:t>1.</w:t>
      </w:r>
      <w:r w:rsidRPr="00F71D57">
        <w:rPr>
          <w:rFonts w:ascii="Times New Roman" w:hAnsi="Times New Roman"/>
          <w:color w:val="000000"/>
        </w:rPr>
        <w:t xml:space="preserve"> Наименование муниципальной услуги -  </w:t>
      </w:r>
      <w:r w:rsidRPr="00F71D57">
        <w:rPr>
          <w:rFonts w:ascii="Times New Roman" w:hAnsi="Times New Roman"/>
          <w:b/>
          <w:color w:val="000000"/>
        </w:rPr>
        <w:t xml:space="preserve">организация присмотра и ухода. </w:t>
      </w:r>
      <w:r w:rsidRPr="00F71D57">
        <w:rPr>
          <w:rFonts w:ascii="Times New Roman" w:hAnsi="Times New Roman"/>
          <w:color w:val="000000"/>
        </w:rPr>
        <w:t>(платная муниципальная услуга)</w:t>
      </w:r>
    </w:p>
    <w:p w:rsidR="004D66E8" w:rsidRPr="00F71D57" w:rsidRDefault="004D66E8" w:rsidP="00103E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F71D57">
        <w:rPr>
          <w:rFonts w:ascii="Times New Roman" w:hAnsi="Times New Roman"/>
          <w:b/>
          <w:color w:val="000000"/>
        </w:rPr>
        <w:t>2.</w:t>
      </w:r>
      <w:r w:rsidRPr="00F71D57">
        <w:rPr>
          <w:rFonts w:ascii="Times New Roman" w:hAnsi="Times New Roman"/>
          <w:color w:val="000000"/>
        </w:rPr>
        <w:t xml:space="preserve"> Категории потребителей государственной услуги - жители Кировского  муниципального района, в возрасте от </w:t>
      </w:r>
      <w:r w:rsidRPr="00F71D57">
        <w:rPr>
          <w:rFonts w:ascii="Times New Roman" w:hAnsi="Times New Roman"/>
        </w:rPr>
        <w:t>1,5 лет до 8 лет</w:t>
      </w:r>
      <w:r w:rsidRPr="00F71D57">
        <w:rPr>
          <w:rFonts w:ascii="Times New Roman" w:hAnsi="Times New Roman"/>
          <w:color w:val="000000"/>
        </w:rPr>
        <w:t xml:space="preserve">.    </w:t>
      </w:r>
    </w:p>
    <w:p w:rsidR="004D66E8" w:rsidRPr="00F71D57" w:rsidRDefault="004D66E8" w:rsidP="00103E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</w:rPr>
      </w:pPr>
      <w:r w:rsidRPr="00F71D57">
        <w:rPr>
          <w:rFonts w:ascii="Times New Roman" w:hAnsi="Times New Roman"/>
          <w:b/>
        </w:rPr>
        <w:t xml:space="preserve">3. Показатели, характеризующие качество муниципальной услуги </w:t>
      </w:r>
    </w:p>
    <w:p w:rsidR="004D66E8" w:rsidRPr="00F71D57" w:rsidRDefault="004D66E8" w:rsidP="00103EF1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 xml:space="preserve">3.1. Показатели, характеризующие качество муниципальной услуги </w:t>
      </w:r>
    </w:p>
    <w:tbl>
      <w:tblPr>
        <w:tblW w:w="1589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0"/>
        <w:gridCol w:w="4680"/>
        <w:gridCol w:w="1440"/>
        <w:gridCol w:w="1620"/>
        <w:gridCol w:w="1676"/>
        <w:gridCol w:w="2880"/>
      </w:tblGrid>
      <w:tr w:rsidR="004D66E8" w:rsidRPr="008056A0" w:rsidTr="001F4F93">
        <w:trPr>
          <w:trHeight w:val="556"/>
        </w:trPr>
        <w:tc>
          <w:tcPr>
            <w:tcW w:w="3600" w:type="dxa"/>
            <w:vMerge w:val="restart"/>
            <w:vAlign w:val="center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Показатель, характеризующий содержание муниципальной услуги</w:t>
            </w:r>
          </w:p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20" w:type="dxa"/>
            <w:gridSpan w:val="2"/>
          </w:tcPr>
          <w:p w:rsidR="004D66E8" w:rsidRPr="008056A0" w:rsidRDefault="004D66E8" w:rsidP="001F4F93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Показатель качества муниципальной услуги</w:t>
            </w:r>
          </w:p>
        </w:tc>
        <w:tc>
          <w:tcPr>
            <w:tcW w:w="3296" w:type="dxa"/>
            <w:gridSpan w:val="2"/>
          </w:tcPr>
          <w:p w:rsidR="004D66E8" w:rsidRPr="008056A0" w:rsidRDefault="004D66E8" w:rsidP="001F4F93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Значение показателей качества</w:t>
            </w:r>
          </w:p>
          <w:p w:rsidR="004D66E8" w:rsidRPr="008056A0" w:rsidRDefault="004D66E8" w:rsidP="001F4F93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муниципальной услуги </w:t>
            </w:r>
          </w:p>
        </w:tc>
        <w:tc>
          <w:tcPr>
            <w:tcW w:w="2880" w:type="dxa"/>
            <w:vMerge w:val="restart"/>
            <w:vAlign w:val="center"/>
          </w:tcPr>
          <w:p w:rsidR="004D66E8" w:rsidRPr="008056A0" w:rsidRDefault="004D66E8" w:rsidP="001F4F93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Источник информации о значении показателя</w:t>
            </w:r>
          </w:p>
          <w:p w:rsidR="004D66E8" w:rsidRPr="008056A0" w:rsidRDefault="004D66E8" w:rsidP="00F71D57">
            <w:pPr>
              <w:spacing w:line="240" w:lineRule="auto"/>
              <w:rPr>
                <w:rFonts w:ascii="Times New Roman" w:hAnsi="Times New Roman"/>
              </w:rPr>
            </w:pPr>
          </w:p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66E8" w:rsidRPr="008056A0" w:rsidTr="001F4F93">
        <w:trPr>
          <w:trHeight w:val="909"/>
        </w:trPr>
        <w:tc>
          <w:tcPr>
            <w:tcW w:w="3600" w:type="dxa"/>
            <w:vMerge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80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1440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620" w:type="dxa"/>
          </w:tcPr>
          <w:p w:rsidR="004D66E8" w:rsidRPr="008056A0" w:rsidRDefault="004D66E8" w:rsidP="001F4F9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текущий финансовый 2016год</w:t>
            </w:r>
          </w:p>
        </w:tc>
        <w:tc>
          <w:tcPr>
            <w:tcW w:w="1676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очередной</w:t>
            </w:r>
          </w:p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финансовый</w:t>
            </w:r>
          </w:p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2017год</w:t>
            </w:r>
          </w:p>
        </w:tc>
        <w:tc>
          <w:tcPr>
            <w:tcW w:w="2880" w:type="dxa"/>
            <w:vMerge/>
            <w:vAlign w:val="center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66E8" w:rsidRPr="008056A0" w:rsidTr="00C42552">
        <w:tc>
          <w:tcPr>
            <w:tcW w:w="3600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1.Сохранность контингента воспитанников  </w:t>
            </w:r>
          </w:p>
        </w:tc>
        <w:tc>
          <w:tcPr>
            <w:tcW w:w="4680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Количество детей на конец отчетного периода: количество детей на  начало периода х 100</w:t>
            </w:r>
          </w:p>
        </w:tc>
        <w:tc>
          <w:tcPr>
            <w:tcW w:w="1440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ind w:right="773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620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ind w:left="-164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100</w:t>
            </w:r>
          </w:p>
        </w:tc>
        <w:tc>
          <w:tcPr>
            <w:tcW w:w="1676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100</w:t>
            </w:r>
          </w:p>
        </w:tc>
        <w:tc>
          <w:tcPr>
            <w:tcW w:w="2880" w:type="dxa"/>
          </w:tcPr>
          <w:p w:rsidR="004D66E8" w:rsidRPr="00F71D57" w:rsidRDefault="004D66E8" w:rsidP="00F71D5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Статистический отчет</w:t>
            </w:r>
          </w:p>
        </w:tc>
      </w:tr>
      <w:tr w:rsidR="004D66E8" w:rsidRPr="008056A0" w:rsidTr="00C42552">
        <w:tc>
          <w:tcPr>
            <w:tcW w:w="3600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2.Наполняемость ДОУ</w:t>
            </w:r>
          </w:p>
        </w:tc>
        <w:tc>
          <w:tcPr>
            <w:tcW w:w="4680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Фактическое количество детей : плановое количество (по нормам СанПиН) </w:t>
            </w:r>
            <w:r w:rsidRPr="008056A0">
              <w:rPr>
                <w:rFonts w:ascii="Times New Roman" w:hAnsi="Times New Roman"/>
                <w:lang w:val="en-US"/>
              </w:rPr>
              <w:t>x</w:t>
            </w:r>
            <w:r w:rsidRPr="008056A0">
              <w:rPr>
                <w:rFonts w:ascii="Times New Roman" w:hAnsi="Times New Roman"/>
              </w:rPr>
              <w:t xml:space="preserve"> 100</w:t>
            </w:r>
          </w:p>
        </w:tc>
        <w:tc>
          <w:tcPr>
            <w:tcW w:w="1440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620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2.5</w:t>
            </w:r>
          </w:p>
        </w:tc>
        <w:tc>
          <w:tcPr>
            <w:tcW w:w="1676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не менее</w:t>
            </w:r>
          </w:p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  <w:tc>
          <w:tcPr>
            <w:tcW w:w="2880" w:type="dxa"/>
          </w:tcPr>
          <w:p w:rsidR="004D66E8" w:rsidRPr="00F71D57" w:rsidRDefault="004D66E8" w:rsidP="00F71D5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 xml:space="preserve"> Статистический отчет</w:t>
            </w:r>
          </w:p>
        </w:tc>
      </w:tr>
      <w:tr w:rsidR="004D66E8" w:rsidRPr="008056A0" w:rsidTr="00C42552">
        <w:tc>
          <w:tcPr>
            <w:tcW w:w="3600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3.Посещаемость</w:t>
            </w:r>
          </w:p>
        </w:tc>
        <w:tc>
          <w:tcPr>
            <w:tcW w:w="4680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План детодней : фактическое количество детодней х 100</w:t>
            </w:r>
          </w:p>
        </w:tc>
        <w:tc>
          <w:tcPr>
            <w:tcW w:w="1440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620" w:type="dxa"/>
          </w:tcPr>
          <w:p w:rsidR="004D66E8" w:rsidRPr="008056A0" w:rsidRDefault="004D66E8" w:rsidP="00C74AFD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60</w:t>
            </w:r>
          </w:p>
        </w:tc>
        <w:tc>
          <w:tcPr>
            <w:tcW w:w="1676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не менее</w:t>
            </w:r>
          </w:p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70</w:t>
            </w:r>
          </w:p>
        </w:tc>
        <w:tc>
          <w:tcPr>
            <w:tcW w:w="2880" w:type="dxa"/>
          </w:tcPr>
          <w:p w:rsidR="004D66E8" w:rsidRPr="00F71D57" w:rsidRDefault="004D66E8" w:rsidP="00F71D5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Статистический отчет</w:t>
            </w:r>
          </w:p>
        </w:tc>
      </w:tr>
      <w:tr w:rsidR="004D66E8" w:rsidRPr="008056A0" w:rsidTr="00C42552">
        <w:tc>
          <w:tcPr>
            <w:tcW w:w="3600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4.Заболеваемость</w:t>
            </w:r>
          </w:p>
        </w:tc>
        <w:tc>
          <w:tcPr>
            <w:tcW w:w="4680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Детодней на одного ребенка за отчетный период</w:t>
            </w:r>
          </w:p>
        </w:tc>
        <w:tc>
          <w:tcPr>
            <w:tcW w:w="1440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дни</w:t>
            </w:r>
          </w:p>
        </w:tc>
        <w:tc>
          <w:tcPr>
            <w:tcW w:w="1620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8056A0">
              <w:rPr>
                <w:rFonts w:ascii="Times New Roman" w:hAnsi="Times New Roman"/>
              </w:rPr>
              <w:t>9</w:t>
            </w:r>
          </w:p>
        </w:tc>
        <w:tc>
          <w:tcPr>
            <w:tcW w:w="1676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не более</w:t>
            </w:r>
          </w:p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880" w:type="dxa"/>
          </w:tcPr>
          <w:p w:rsidR="004D66E8" w:rsidRPr="00F71D57" w:rsidRDefault="004D66E8" w:rsidP="00F71D5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Статистический отчет</w:t>
            </w:r>
          </w:p>
        </w:tc>
      </w:tr>
      <w:tr w:rsidR="004D66E8" w:rsidRPr="008056A0" w:rsidTr="00C42552">
        <w:tc>
          <w:tcPr>
            <w:tcW w:w="3600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5. Наличие обоснованных жалоб потребителей на качество присмотра и ухода</w:t>
            </w:r>
          </w:p>
        </w:tc>
        <w:tc>
          <w:tcPr>
            <w:tcW w:w="468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Количество жалоб: количество воспитанников х 100</w:t>
            </w:r>
          </w:p>
        </w:tc>
        <w:tc>
          <w:tcPr>
            <w:tcW w:w="144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62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0</w:t>
            </w:r>
          </w:p>
        </w:tc>
        <w:tc>
          <w:tcPr>
            <w:tcW w:w="1676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0</w:t>
            </w:r>
          </w:p>
        </w:tc>
        <w:tc>
          <w:tcPr>
            <w:tcW w:w="2880" w:type="dxa"/>
          </w:tcPr>
          <w:p w:rsidR="004D66E8" w:rsidRPr="00F71D57" w:rsidRDefault="004D66E8" w:rsidP="00F71D5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Обращения</w:t>
            </w:r>
          </w:p>
        </w:tc>
      </w:tr>
      <w:tr w:rsidR="004D66E8" w:rsidRPr="008056A0" w:rsidTr="00103EF1">
        <w:trPr>
          <w:trHeight w:val="934"/>
        </w:trPr>
        <w:tc>
          <w:tcPr>
            <w:tcW w:w="3600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6.Наличие   нарушений в области санитарной, пожарной безопасности, выявленных контролирую щими органами</w:t>
            </w:r>
          </w:p>
        </w:tc>
        <w:tc>
          <w:tcPr>
            <w:tcW w:w="468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Предписания, зависящие от действий сотрудников </w:t>
            </w:r>
          </w:p>
        </w:tc>
        <w:tc>
          <w:tcPr>
            <w:tcW w:w="144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Ед.</w:t>
            </w:r>
          </w:p>
        </w:tc>
        <w:tc>
          <w:tcPr>
            <w:tcW w:w="162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0</w:t>
            </w:r>
          </w:p>
        </w:tc>
        <w:tc>
          <w:tcPr>
            <w:tcW w:w="1676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0</w:t>
            </w:r>
          </w:p>
        </w:tc>
        <w:tc>
          <w:tcPr>
            <w:tcW w:w="2880" w:type="dxa"/>
          </w:tcPr>
          <w:p w:rsidR="004D66E8" w:rsidRPr="00F71D57" w:rsidRDefault="004D66E8" w:rsidP="00F71D5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Предписания</w:t>
            </w:r>
          </w:p>
        </w:tc>
      </w:tr>
      <w:tr w:rsidR="004D66E8" w:rsidRPr="008056A0" w:rsidTr="00C42552">
        <w:tc>
          <w:tcPr>
            <w:tcW w:w="3600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7.Обеспеченность учебно- вспомогательными кад рами (укомплектованность штатов)</w:t>
            </w:r>
          </w:p>
        </w:tc>
        <w:tc>
          <w:tcPr>
            <w:tcW w:w="4680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Фактическое количество учебно-вспомогательного персонала : штатная численность х  100</w:t>
            </w:r>
          </w:p>
        </w:tc>
        <w:tc>
          <w:tcPr>
            <w:tcW w:w="144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62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100</w:t>
            </w:r>
          </w:p>
        </w:tc>
        <w:tc>
          <w:tcPr>
            <w:tcW w:w="1676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100</w:t>
            </w:r>
          </w:p>
        </w:tc>
        <w:tc>
          <w:tcPr>
            <w:tcW w:w="2880" w:type="dxa"/>
          </w:tcPr>
          <w:p w:rsidR="004D66E8" w:rsidRPr="00F71D57" w:rsidRDefault="004D66E8" w:rsidP="00F71D5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Штатное расписание</w:t>
            </w:r>
          </w:p>
        </w:tc>
      </w:tr>
      <w:tr w:rsidR="004D66E8" w:rsidRPr="008056A0" w:rsidTr="00C42552">
        <w:tc>
          <w:tcPr>
            <w:tcW w:w="360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8. Курсовая подготовка учебно-вспомогательного персонала</w:t>
            </w:r>
          </w:p>
        </w:tc>
        <w:tc>
          <w:tcPr>
            <w:tcW w:w="4680" w:type="dxa"/>
          </w:tcPr>
          <w:p w:rsidR="004D66E8" w:rsidRPr="008056A0" w:rsidRDefault="004D66E8" w:rsidP="00103EF1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количество учебно-вспомогате льного персонала с  курсовой подготовкой: фактическое количество учебно-вспомогательного персонала  </w:t>
            </w:r>
            <w:r w:rsidRPr="008056A0">
              <w:rPr>
                <w:rFonts w:ascii="Times New Roman" w:hAnsi="Times New Roman"/>
                <w:lang w:val="en-US"/>
              </w:rPr>
              <w:t>x</w:t>
            </w:r>
            <w:r w:rsidRPr="008056A0">
              <w:rPr>
                <w:rFonts w:ascii="Times New Roman" w:hAnsi="Times New Roman"/>
              </w:rPr>
              <w:t xml:space="preserve"> 100</w:t>
            </w:r>
          </w:p>
        </w:tc>
        <w:tc>
          <w:tcPr>
            <w:tcW w:w="144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62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100</w:t>
            </w:r>
          </w:p>
        </w:tc>
        <w:tc>
          <w:tcPr>
            <w:tcW w:w="1676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100</w:t>
            </w:r>
          </w:p>
        </w:tc>
        <w:tc>
          <w:tcPr>
            <w:tcW w:w="2880" w:type="dxa"/>
          </w:tcPr>
          <w:p w:rsidR="004D66E8" w:rsidRPr="00F71D57" w:rsidRDefault="004D66E8" w:rsidP="00F71D5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Мониторинг</w:t>
            </w:r>
          </w:p>
        </w:tc>
      </w:tr>
    </w:tbl>
    <w:p w:rsidR="004D66E8" w:rsidRPr="00F71D57" w:rsidRDefault="004D66E8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 xml:space="preserve"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  ( </w:t>
      </w:r>
      <w:r w:rsidRPr="00F71D57">
        <w:rPr>
          <w:rFonts w:ascii="Times New Roman" w:hAnsi="Times New Roman"/>
          <w:u w:val="single"/>
        </w:rPr>
        <w:t>+</w:t>
      </w:r>
      <w:r w:rsidRPr="00F71D57">
        <w:rPr>
          <w:rFonts w:ascii="Times New Roman" w:hAnsi="Times New Roman"/>
        </w:rPr>
        <w:t>5%)</w:t>
      </w:r>
    </w:p>
    <w:p w:rsidR="004D66E8" w:rsidRPr="00F71D57" w:rsidRDefault="004D66E8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  <w:b/>
        </w:rPr>
      </w:pPr>
      <w:r w:rsidRPr="00F71D57">
        <w:rPr>
          <w:rFonts w:ascii="Times New Roman" w:hAnsi="Times New Roman"/>
          <w:b/>
        </w:rPr>
        <w:t xml:space="preserve">3.2.Показатели, характеризующие объем (содержание) муниципальной услуги </w:t>
      </w:r>
    </w:p>
    <w:tbl>
      <w:tblPr>
        <w:tblW w:w="16049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224"/>
        <w:gridCol w:w="1236"/>
        <w:gridCol w:w="1420"/>
        <w:gridCol w:w="1618"/>
        <w:gridCol w:w="1666"/>
        <w:gridCol w:w="1887"/>
        <w:gridCol w:w="9"/>
        <w:gridCol w:w="1980"/>
        <w:gridCol w:w="9"/>
      </w:tblGrid>
      <w:tr w:rsidR="004D66E8" w:rsidRPr="008056A0" w:rsidTr="00C42552">
        <w:trPr>
          <w:gridAfter w:val="1"/>
          <w:wAfter w:w="9" w:type="dxa"/>
          <w:cantSplit/>
          <w:trHeight w:val="578"/>
        </w:trPr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4D66E8" w:rsidRPr="00F71D57" w:rsidRDefault="004D66E8" w:rsidP="00F71D57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4D66E8" w:rsidRPr="00F71D57" w:rsidRDefault="004D66E8" w:rsidP="00F71D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D66E8" w:rsidRPr="00F71D57" w:rsidRDefault="004D66E8" w:rsidP="00F71D57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4D66E8" w:rsidRPr="00F71D57" w:rsidRDefault="004D66E8" w:rsidP="00F71D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3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D66E8" w:rsidRPr="00F71D57" w:rsidRDefault="004D66E8" w:rsidP="00D513A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показателей объема </w:t>
            </w:r>
            <w:r w:rsidRPr="00F71D57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Среднегодовой размер платы (цена, тариф) (руб.)</w:t>
            </w:r>
          </w:p>
        </w:tc>
        <w:tc>
          <w:tcPr>
            <w:tcW w:w="19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4D66E8" w:rsidRPr="008056A0" w:rsidRDefault="004D66E8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Источник информации о значении показателя</w:t>
            </w:r>
          </w:p>
        </w:tc>
      </w:tr>
      <w:tr w:rsidR="004D66E8" w:rsidRPr="008056A0" w:rsidTr="00D513A0">
        <w:trPr>
          <w:gridAfter w:val="1"/>
          <w:wAfter w:w="9" w:type="dxa"/>
          <w:cantSplit/>
          <w:trHeight w:val="710"/>
        </w:trPr>
        <w:tc>
          <w:tcPr>
            <w:tcW w:w="6224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4D66E8" w:rsidRPr="008056A0" w:rsidRDefault="004D66E8" w:rsidP="00D513A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36" w:type="dxa"/>
            <w:vMerge/>
            <w:tcBorders>
              <w:left w:val="single" w:sz="4" w:space="0" w:color="000000"/>
            </w:tcBorders>
            <w:vAlign w:val="center"/>
          </w:tcPr>
          <w:p w:rsidR="004D66E8" w:rsidRPr="008056A0" w:rsidRDefault="004D66E8" w:rsidP="00D513A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</w:tcBorders>
          </w:tcPr>
          <w:p w:rsidR="004D66E8" w:rsidRPr="008056A0" w:rsidRDefault="004D66E8" w:rsidP="001F4F9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текущий финансовый 2016 год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</w:tcBorders>
          </w:tcPr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очередной</w:t>
            </w:r>
          </w:p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финансовый</w:t>
            </w:r>
          </w:p>
          <w:p w:rsidR="004D66E8" w:rsidRPr="00F71D57" w:rsidRDefault="004D66E8" w:rsidP="001F4F9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D66E8" w:rsidRPr="008056A0" w:rsidRDefault="004D66E8" w:rsidP="001F4F9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текущий финансовый 2016год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очередной</w:t>
            </w:r>
          </w:p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финансовый</w:t>
            </w:r>
          </w:p>
          <w:p w:rsidR="004D66E8" w:rsidRPr="008056A0" w:rsidRDefault="004D66E8" w:rsidP="001F4F9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2017год</w:t>
            </w:r>
          </w:p>
        </w:tc>
        <w:tc>
          <w:tcPr>
            <w:tcW w:w="198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66E8" w:rsidRPr="008056A0" w:rsidTr="00C42552">
        <w:trPr>
          <w:cantSplit/>
          <w:trHeight w:val="240"/>
        </w:trPr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66E8" w:rsidRPr="00F71D57" w:rsidRDefault="004D66E8" w:rsidP="00F71D5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1. Количество обучающихся, получивших муниципальную услугу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66E8" w:rsidRPr="00F71D57" w:rsidRDefault="004D66E8" w:rsidP="00F71D57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66E8" w:rsidRPr="00F71D57" w:rsidRDefault="004D66E8" w:rsidP="00F71D57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66E8" w:rsidRPr="00F71D57" w:rsidRDefault="004D66E8" w:rsidP="00F71D57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75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D66E8" w:rsidRPr="00BB6583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BB6583">
              <w:rPr>
                <w:rFonts w:ascii="Times New Roman" w:hAnsi="Times New Roman"/>
              </w:rPr>
              <w:t>75</w:t>
            </w:r>
          </w:p>
        </w:tc>
        <w:tc>
          <w:tcPr>
            <w:tcW w:w="198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Статистический отчет</w:t>
            </w:r>
          </w:p>
        </w:tc>
      </w:tr>
    </w:tbl>
    <w:p w:rsidR="004D66E8" w:rsidRPr="00F71D57" w:rsidRDefault="004D66E8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 xml:space="preserve"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(чел.)  ( </w:t>
      </w:r>
      <w:r w:rsidRPr="00F71D57">
        <w:rPr>
          <w:rFonts w:ascii="Times New Roman" w:hAnsi="Times New Roman"/>
          <w:u w:val="single"/>
        </w:rPr>
        <w:t>+</w:t>
      </w:r>
      <w:r w:rsidRPr="00F71D57">
        <w:rPr>
          <w:rFonts w:ascii="Times New Roman" w:hAnsi="Times New Roman"/>
        </w:rPr>
        <w:t xml:space="preserve"> 5)</w:t>
      </w:r>
    </w:p>
    <w:p w:rsidR="004D66E8" w:rsidRPr="00F71D57" w:rsidRDefault="004D66E8" w:rsidP="00F71D5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71D57">
        <w:rPr>
          <w:rFonts w:ascii="Times New Roman" w:hAnsi="Times New Roman" w:cs="Times New Roman"/>
          <w:sz w:val="24"/>
          <w:szCs w:val="24"/>
        </w:rPr>
        <w:t xml:space="preserve">4. Порядок оказания муниципальной услуги </w:t>
      </w:r>
    </w:p>
    <w:p w:rsidR="004D66E8" w:rsidRPr="00F71D57" w:rsidRDefault="004D66E8" w:rsidP="00F71D57">
      <w:pPr>
        <w:tabs>
          <w:tab w:val="left" w:pos="851"/>
          <w:tab w:val="left" w:pos="993"/>
        </w:tabs>
        <w:spacing w:line="240" w:lineRule="auto"/>
        <w:ind w:firstLine="567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  <w:sz w:val="26"/>
          <w:szCs w:val="26"/>
        </w:rPr>
        <w:t xml:space="preserve">Муниципальная услуга оказывается на базе муниципального бюджетного   общеобразовательного учреждения  «Основная общеобразовательная школа с.Увальное Кировского района». Лицо, ответственное за организацию оказания муниципальной услуги: Сунтуфий А.Н. – директор МБОУ «Основная общеобразовательная школа с.Увальное  Кировского района», тел. 8-42-354-26-5-23  </w:t>
      </w:r>
    </w:p>
    <w:p w:rsidR="004D66E8" w:rsidRPr="00F71D57" w:rsidRDefault="004D66E8" w:rsidP="00F71D57">
      <w:pPr>
        <w:tabs>
          <w:tab w:val="left" w:pos="851"/>
          <w:tab w:val="left" w:pos="993"/>
        </w:tabs>
        <w:spacing w:line="240" w:lineRule="auto"/>
        <w:ind w:firstLine="567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>Характеристика основных действий при оказании услуги:</w:t>
      </w:r>
    </w:p>
    <w:p w:rsidR="004D66E8" w:rsidRPr="00F71D57" w:rsidRDefault="004D66E8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Прием обучающихся в общеобразовательную организацию.</w:t>
      </w:r>
    </w:p>
    <w:p w:rsidR="004D66E8" w:rsidRPr="00F71D57" w:rsidRDefault="004D66E8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 xml:space="preserve">Реализация </w:t>
      </w:r>
      <w:r w:rsidRPr="00F71D57">
        <w:rPr>
          <w:rFonts w:ascii="Times New Roman" w:hAnsi="Times New Roman"/>
          <w:color w:val="000000"/>
          <w:sz w:val="24"/>
          <w:szCs w:val="24"/>
        </w:rPr>
        <w:t>основных общеобразовательных программ дошкольного образования</w:t>
      </w:r>
    </w:p>
    <w:p w:rsidR="004D66E8" w:rsidRPr="00F71D57" w:rsidRDefault="004D66E8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Охрана жизни и здоровья обучающихся.</w:t>
      </w:r>
    </w:p>
    <w:p w:rsidR="004D66E8" w:rsidRPr="00F71D57" w:rsidRDefault="004D66E8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Организация воспитательной работы.</w:t>
      </w:r>
    </w:p>
    <w:p w:rsidR="004D66E8" w:rsidRPr="00F71D57" w:rsidRDefault="004D66E8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Взаимодействие с семьями обучающихся.</w:t>
      </w:r>
    </w:p>
    <w:p w:rsidR="004D66E8" w:rsidRPr="00F71D57" w:rsidRDefault="004D66E8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Организация питания обучающихся.</w:t>
      </w:r>
    </w:p>
    <w:p w:rsidR="004D66E8" w:rsidRPr="00F71D57" w:rsidRDefault="004D66E8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 xml:space="preserve">Организация оздоровления  детей </w:t>
      </w:r>
    </w:p>
    <w:p w:rsidR="004D66E8" w:rsidRPr="00F71D57" w:rsidRDefault="004D66E8" w:rsidP="00F71D57">
      <w:pPr>
        <w:tabs>
          <w:tab w:val="left" w:pos="851"/>
          <w:tab w:val="left" w:pos="993"/>
        </w:tabs>
        <w:spacing w:line="240" w:lineRule="auto"/>
        <w:ind w:firstLine="567"/>
        <w:jc w:val="both"/>
        <w:rPr>
          <w:rFonts w:ascii="Times New Roman" w:hAnsi="Times New Roman"/>
        </w:rPr>
      </w:pPr>
    </w:p>
    <w:p w:rsidR="004D66E8" w:rsidRPr="00F71D57" w:rsidRDefault="004D66E8" w:rsidP="00F71D57">
      <w:pPr>
        <w:tabs>
          <w:tab w:val="left" w:pos="6840"/>
          <w:tab w:val="left" w:pos="9540"/>
        </w:tabs>
        <w:spacing w:line="240" w:lineRule="auto"/>
        <w:ind w:firstLine="709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>4.1. Нормативные правовые акты, регулирующие порядок оказания муниципальной услуги</w:t>
      </w:r>
    </w:p>
    <w:p w:rsidR="004D66E8" w:rsidRDefault="004D66E8" w:rsidP="00D513A0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 xml:space="preserve">«Санитарно эпидемиологические требования к устройству, содержанию и организации режима работы          дошкольных образовательных организаций", утверждённые постановлением Главного государственного  санитарного врача Российской Федерации  № 26 от 15 мая 2013 г.; </w:t>
      </w:r>
    </w:p>
    <w:p w:rsidR="004D66E8" w:rsidRPr="00F71D57" w:rsidRDefault="004D66E8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  <w:bCs/>
          <w:spacing w:val="-1"/>
        </w:rPr>
        <w:t>Административный регламент</w:t>
      </w:r>
      <w:r w:rsidRPr="00F71D57">
        <w:rPr>
          <w:rFonts w:ascii="Times New Roman" w:hAnsi="Times New Roman"/>
        </w:rPr>
        <w:t xml:space="preserve"> администрации Кировского муниципального района  по предоставлению муниципальной услуги «Прием заявлений о зачислении в муниципальные образовательные организации, реализующие основную образовательную программу дошкольного образования (детские сады), а также постановка на   соответствующий учет» утверждённого постановлением администрации Кировского муниципального района Приморского края от 04.08.2014 № 531;.</w:t>
      </w:r>
    </w:p>
    <w:p w:rsidR="004D66E8" w:rsidRPr="00F71D57" w:rsidRDefault="004D66E8" w:rsidP="00D513A0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>Распоряжение администрации Кировского муниципального района от 14.12.2015 № 343-р  «Об утверждении   перечня муниципальных услуг и работ, оказываемых и выполняемых муниципальными  образовательными учреждениями Кировского муниципального района»;</w:t>
      </w:r>
    </w:p>
    <w:p w:rsidR="004D66E8" w:rsidRPr="00F71D57" w:rsidRDefault="004D66E8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 xml:space="preserve">Устав </w:t>
      </w:r>
      <w:r w:rsidRPr="00F71D57">
        <w:rPr>
          <w:rFonts w:ascii="Times New Roman" w:hAnsi="Times New Roman"/>
          <w:color w:val="000000"/>
          <w:spacing w:val="-3"/>
        </w:rPr>
        <w:t>муниципального бюджетного</w:t>
      </w:r>
      <w:r w:rsidRPr="00F71D57">
        <w:rPr>
          <w:rFonts w:ascii="Times New Roman" w:hAnsi="Times New Roman"/>
        </w:rPr>
        <w:t xml:space="preserve"> общеобразовательного учреждения «Основная общеобразовательная школа</w:t>
      </w:r>
      <w:r w:rsidRPr="00F71D57">
        <w:rPr>
          <w:rFonts w:ascii="Times New Roman" w:hAnsi="Times New Roman"/>
          <w:sz w:val="26"/>
          <w:szCs w:val="26"/>
        </w:rPr>
        <w:t xml:space="preserve"> с.Увальное </w:t>
      </w:r>
      <w:r w:rsidRPr="00F71D57">
        <w:rPr>
          <w:rFonts w:ascii="Times New Roman" w:hAnsi="Times New Roman"/>
        </w:rPr>
        <w:t xml:space="preserve">Кировского района» </w:t>
      </w:r>
    </w:p>
    <w:p w:rsidR="004D66E8" w:rsidRPr="00F71D57" w:rsidRDefault="004D66E8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>4.2. Порядок информирования потенциальных потребителей муниципальной услуги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26"/>
        <w:gridCol w:w="4930"/>
        <w:gridCol w:w="4930"/>
      </w:tblGrid>
      <w:tr w:rsidR="004D66E8" w:rsidRPr="008056A0" w:rsidTr="00C42552">
        <w:tc>
          <w:tcPr>
            <w:tcW w:w="1666" w:type="pct"/>
            <w:tcBorders>
              <w:bottom w:val="single" w:sz="4" w:space="0" w:color="auto"/>
            </w:tcBorders>
          </w:tcPr>
          <w:p w:rsidR="004D66E8" w:rsidRPr="008056A0" w:rsidRDefault="004D66E8" w:rsidP="00F71D57">
            <w:pPr>
              <w:spacing w:line="240" w:lineRule="auto"/>
              <w:jc w:val="both"/>
              <w:rPr>
                <w:rFonts w:ascii="Times New Roman" w:hAnsi="Times New Roman"/>
                <w:b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b/>
                <w:kern w:val="1"/>
                <w:lang w:eastAsia="ar-SA"/>
              </w:rPr>
              <w:t>Способ информирования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4D66E8" w:rsidRPr="008056A0" w:rsidRDefault="004D66E8" w:rsidP="00F71D57">
            <w:pPr>
              <w:spacing w:line="240" w:lineRule="auto"/>
              <w:jc w:val="both"/>
              <w:rPr>
                <w:rFonts w:ascii="Times New Roman" w:hAnsi="Times New Roman"/>
                <w:b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b/>
                <w:kern w:val="1"/>
                <w:lang w:eastAsia="ar-SA"/>
              </w:rPr>
              <w:t>Состав размещаемой (доводимой) информации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4D66E8" w:rsidRPr="008056A0" w:rsidRDefault="004D66E8" w:rsidP="00F71D57">
            <w:pPr>
              <w:spacing w:line="240" w:lineRule="auto"/>
              <w:jc w:val="both"/>
              <w:rPr>
                <w:rFonts w:ascii="Times New Roman" w:hAnsi="Times New Roman"/>
                <w:b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b/>
                <w:kern w:val="1"/>
                <w:lang w:eastAsia="ar-SA"/>
              </w:rPr>
              <w:t>Частота обновления информации</w:t>
            </w:r>
          </w:p>
        </w:tc>
      </w:tr>
      <w:tr w:rsidR="004D66E8" w:rsidRPr="008056A0" w:rsidTr="00C42552">
        <w:tc>
          <w:tcPr>
            <w:tcW w:w="1666" w:type="pct"/>
          </w:tcPr>
          <w:p w:rsidR="004D66E8" w:rsidRPr="008056A0" w:rsidRDefault="004D66E8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Официальный сайт учреждения           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4D66E8" w:rsidRPr="008056A0" w:rsidRDefault="004D66E8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В соответствии  с действующим законодательством 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4D66E8" w:rsidRPr="008056A0" w:rsidRDefault="004D66E8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По мере обновления информации, не реже 1 раза в 2 недели</w:t>
            </w:r>
          </w:p>
        </w:tc>
      </w:tr>
      <w:tr w:rsidR="004D66E8" w:rsidRPr="008056A0" w:rsidTr="00C42552">
        <w:tc>
          <w:tcPr>
            <w:tcW w:w="1666" w:type="pct"/>
          </w:tcPr>
          <w:p w:rsidR="004D66E8" w:rsidRPr="008056A0" w:rsidRDefault="004D66E8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Информационные стенды в учреждении</w:t>
            </w:r>
          </w:p>
        </w:tc>
        <w:tc>
          <w:tcPr>
            <w:tcW w:w="1667" w:type="pct"/>
            <w:tcBorders>
              <w:top w:val="single" w:sz="4" w:space="0" w:color="auto"/>
              <w:bottom w:val="single" w:sz="4" w:space="0" w:color="auto"/>
            </w:tcBorders>
          </w:tcPr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Режим работы учреждения;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копии учредительных документов (лицензия, свидетельство о государственной аккредитации,  выписка из Устава);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контактная информация учреждения;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контактная информация вышестоящих организаций;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перечень дополнительных услуг, перечень платных услуг;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правила приема в учреждение;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информация о педагогическом коллективе учреждения;</w:t>
            </w:r>
          </w:p>
        </w:tc>
        <w:tc>
          <w:tcPr>
            <w:tcW w:w="1667" w:type="pct"/>
            <w:tcBorders>
              <w:top w:val="single" w:sz="4" w:space="0" w:color="auto"/>
              <w:bottom w:val="single" w:sz="4" w:space="0" w:color="auto"/>
            </w:tcBorders>
          </w:tcPr>
          <w:p w:rsidR="004D66E8" w:rsidRPr="008056A0" w:rsidRDefault="004D66E8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По мере обновления информации, но не реже 1 раза в год</w:t>
            </w:r>
          </w:p>
        </w:tc>
      </w:tr>
      <w:tr w:rsidR="004D66E8" w:rsidRPr="008056A0" w:rsidTr="00C42552">
        <w:tc>
          <w:tcPr>
            <w:tcW w:w="1666" w:type="pct"/>
          </w:tcPr>
          <w:p w:rsidR="004D66E8" w:rsidRPr="008056A0" w:rsidRDefault="004D66E8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Родительские собрания</w:t>
            </w:r>
          </w:p>
        </w:tc>
        <w:tc>
          <w:tcPr>
            <w:tcW w:w="1667" w:type="pct"/>
            <w:tcBorders>
              <w:top w:val="single" w:sz="4" w:space="0" w:color="auto"/>
            </w:tcBorders>
          </w:tcPr>
          <w:p w:rsidR="004D66E8" w:rsidRPr="008056A0" w:rsidRDefault="004D66E8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В соответствии с годовым планом работы</w:t>
            </w:r>
          </w:p>
        </w:tc>
        <w:tc>
          <w:tcPr>
            <w:tcW w:w="1667" w:type="pct"/>
            <w:tcBorders>
              <w:top w:val="single" w:sz="4" w:space="0" w:color="auto"/>
            </w:tcBorders>
          </w:tcPr>
          <w:p w:rsidR="004D66E8" w:rsidRPr="008056A0" w:rsidRDefault="004D66E8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Не реже 1 раза в триместр (четверть)</w:t>
            </w:r>
          </w:p>
        </w:tc>
      </w:tr>
    </w:tbl>
    <w:p w:rsidR="004D66E8" w:rsidRPr="00F71D57" w:rsidRDefault="004D66E8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</w:rPr>
      </w:pPr>
    </w:p>
    <w:p w:rsidR="004D66E8" w:rsidRPr="00F71D57" w:rsidRDefault="004D66E8" w:rsidP="00F71D57">
      <w:pPr>
        <w:tabs>
          <w:tab w:val="left" w:pos="6840"/>
          <w:tab w:val="left" w:pos="9540"/>
        </w:tabs>
        <w:spacing w:line="240" w:lineRule="auto"/>
        <w:jc w:val="center"/>
        <w:rPr>
          <w:rFonts w:ascii="Times New Roman" w:hAnsi="Times New Roman"/>
          <w:b/>
        </w:rPr>
      </w:pPr>
      <w:r w:rsidRPr="00F71D57">
        <w:rPr>
          <w:rFonts w:ascii="Times New Roman" w:hAnsi="Times New Roman"/>
          <w:b/>
        </w:rPr>
        <w:t>Раздел 3.</w:t>
      </w:r>
    </w:p>
    <w:p w:rsidR="004D66E8" w:rsidRPr="00F71D57" w:rsidRDefault="004D66E8" w:rsidP="00D513A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  <w:r w:rsidRPr="00F71D57">
        <w:rPr>
          <w:rFonts w:ascii="Times New Roman" w:hAnsi="Times New Roman"/>
          <w:color w:val="000000"/>
        </w:rPr>
        <w:t xml:space="preserve"> 1. Наименование услуги </w:t>
      </w:r>
      <w:r w:rsidRPr="00F71D57">
        <w:rPr>
          <w:rFonts w:ascii="Times New Roman" w:hAnsi="Times New Roman"/>
          <w:b/>
          <w:color w:val="000000"/>
          <w:u w:val="single"/>
        </w:rPr>
        <w:t>реализация основных общеобразовательных программ</w:t>
      </w:r>
      <w:r w:rsidRPr="00F71D57">
        <w:rPr>
          <w:rFonts w:ascii="Times New Roman" w:hAnsi="Times New Roman"/>
          <w:b/>
          <w:color w:val="000000"/>
        </w:rPr>
        <w:t xml:space="preserve"> </w:t>
      </w:r>
      <w:r w:rsidRPr="00F71D57">
        <w:rPr>
          <w:rFonts w:ascii="Times New Roman" w:hAnsi="Times New Roman"/>
          <w:b/>
          <w:color w:val="000000"/>
          <w:u w:val="single"/>
        </w:rPr>
        <w:t>начального общего образования</w:t>
      </w:r>
      <w:r w:rsidRPr="00F71D57">
        <w:rPr>
          <w:rFonts w:ascii="Times New Roman" w:hAnsi="Times New Roman"/>
          <w:color w:val="000000"/>
        </w:rPr>
        <w:t xml:space="preserve">                      </w:t>
      </w:r>
    </w:p>
    <w:p w:rsidR="004D66E8" w:rsidRPr="00F71D57" w:rsidRDefault="004D66E8" w:rsidP="00D513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F71D57">
        <w:rPr>
          <w:rFonts w:ascii="Times New Roman" w:hAnsi="Times New Roman"/>
          <w:color w:val="000000"/>
        </w:rPr>
        <w:t xml:space="preserve">  2. Категории потребителей услуги  </w:t>
      </w:r>
      <w:r w:rsidRPr="00F71D57">
        <w:rPr>
          <w:rFonts w:ascii="Times New Roman" w:hAnsi="Times New Roman"/>
          <w:color w:val="000000"/>
          <w:u w:val="single"/>
        </w:rPr>
        <w:t>физические лица</w:t>
      </w:r>
      <w:r w:rsidRPr="00F71D57">
        <w:rPr>
          <w:rFonts w:ascii="Times New Roman" w:hAnsi="Times New Roman"/>
          <w:u w:val="single"/>
        </w:rPr>
        <w:t xml:space="preserve">  </w:t>
      </w:r>
    </w:p>
    <w:p w:rsidR="004D66E8" w:rsidRPr="00F71D57" w:rsidRDefault="004D66E8" w:rsidP="00D513A0">
      <w:pPr>
        <w:tabs>
          <w:tab w:val="left" w:pos="6840"/>
          <w:tab w:val="left" w:pos="9540"/>
        </w:tabs>
        <w:spacing w:after="0" w:line="240" w:lineRule="auto"/>
        <w:rPr>
          <w:rFonts w:ascii="Times New Roman" w:hAnsi="Times New Roman"/>
        </w:rPr>
      </w:pPr>
      <w:r w:rsidRPr="00F71D57">
        <w:rPr>
          <w:rFonts w:ascii="Times New Roman" w:hAnsi="Times New Roman"/>
          <w:color w:val="000000"/>
        </w:rPr>
        <w:t xml:space="preserve"> </w:t>
      </w:r>
      <w:r w:rsidRPr="00F71D57">
        <w:rPr>
          <w:rFonts w:ascii="Times New Roman" w:hAnsi="Times New Roman"/>
        </w:rPr>
        <w:t xml:space="preserve"> 3. Показатели, характеризующие качество и (или) объем (содержание) муниципальной услуги</w:t>
      </w:r>
    </w:p>
    <w:p w:rsidR="004D66E8" w:rsidRPr="00F71D57" w:rsidRDefault="004D66E8" w:rsidP="00D513A0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 xml:space="preserve"> 3.1. Показатели, характеризующие качество муниципальной услуги </w:t>
      </w:r>
    </w:p>
    <w:p w:rsidR="004D66E8" w:rsidRPr="00F71D57" w:rsidRDefault="004D66E8" w:rsidP="00D513A0">
      <w:pPr>
        <w:tabs>
          <w:tab w:val="left" w:pos="6840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tbl>
      <w:tblPr>
        <w:tblW w:w="15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4016"/>
        <w:gridCol w:w="1496"/>
        <w:gridCol w:w="1924"/>
        <w:gridCol w:w="2036"/>
        <w:gridCol w:w="3355"/>
      </w:tblGrid>
      <w:tr w:rsidR="004D66E8" w:rsidRPr="008056A0" w:rsidTr="00C42552">
        <w:trPr>
          <w:trHeight w:val="1072"/>
        </w:trPr>
        <w:tc>
          <w:tcPr>
            <w:tcW w:w="3168" w:type="dxa"/>
            <w:vMerge w:val="restart"/>
            <w:vAlign w:val="center"/>
          </w:tcPr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ind w:left="180" w:hanging="180"/>
              <w:jc w:val="center"/>
              <w:rPr>
                <w:rFonts w:ascii="Times New Roman" w:hAnsi="Times New Roman"/>
              </w:rPr>
            </w:pPr>
            <w:bookmarkStart w:id="0" w:name="OLE_LINK1"/>
            <w:bookmarkStart w:id="1" w:name="OLE_LINK4"/>
            <w:r w:rsidRPr="008056A0">
              <w:rPr>
                <w:rFonts w:ascii="Times New Roman" w:hAnsi="Times New Roman"/>
              </w:rPr>
              <w:t>Показатель, характеризующий содержание муниципальной услуги</w:t>
            </w:r>
          </w:p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Наименование показателя</w:t>
            </w:r>
            <w:bookmarkEnd w:id="0"/>
            <w:bookmarkEnd w:id="1"/>
          </w:p>
        </w:tc>
        <w:tc>
          <w:tcPr>
            <w:tcW w:w="5512" w:type="dxa"/>
            <w:gridSpan w:val="2"/>
            <w:vAlign w:val="center"/>
          </w:tcPr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Показатель качества муниципальной услуги</w:t>
            </w:r>
          </w:p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0" w:type="dxa"/>
            <w:gridSpan w:val="2"/>
            <w:vAlign w:val="center"/>
          </w:tcPr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Значение показателей качества</w:t>
            </w:r>
          </w:p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муниципальной услуги </w:t>
            </w:r>
          </w:p>
        </w:tc>
        <w:tc>
          <w:tcPr>
            <w:tcW w:w="3355" w:type="dxa"/>
            <w:vMerge w:val="restart"/>
            <w:vAlign w:val="center"/>
          </w:tcPr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Источник информации о значении показателя </w:t>
            </w:r>
          </w:p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 (исходные данные для ее расчета)</w:t>
            </w:r>
          </w:p>
        </w:tc>
      </w:tr>
      <w:tr w:rsidR="004D66E8" w:rsidRPr="008056A0" w:rsidTr="00C42552">
        <w:trPr>
          <w:trHeight w:val="538"/>
        </w:trPr>
        <w:tc>
          <w:tcPr>
            <w:tcW w:w="3168" w:type="dxa"/>
            <w:vMerge/>
          </w:tcPr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016" w:type="dxa"/>
          </w:tcPr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1496" w:type="dxa"/>
          </w:tcPr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924" w:type="dxa"/>
            <w:vAlign w:val="center"/>
          </w:tcPr>
          <w:p w:rsidR="004D66E8" w:rsidRPr="008056A0" w:rsidRDefault="004D66E8" w:rsidP="001F4F9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текущий финансовый 2016год</w:t>
            </w:r>
          </w:p>
        </w:tc>
        <w:tc>
          <w:tcPr>
            <w:tcW w:w="2036" w:type="dxa"/>
          </w:tcPr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очередной</w:t>
            </w:r>
          </w:p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финансовый</w:t>
            </w:r>
          </w:p>
          <w:p w:rsidR="004D66E8" w:rsidRPr="008056A0" w:rsidRDefault="004D66E8" w:rsidP="001F4F9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2017 год</w:t>
            </w:r>
          </w:p>
        </w:tc>
        <w:tc>
          <w:tcPr>
            <w:tcW w:w="3355" w:type="dxa"/>
            <w:vMerge/>
          </w:tcPr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66E8" w:rsidRPr="008056A0" w:rsidTr="00C42552">
        <w:trPr>
          <w:trHeight w:val="538"/>
        </w:trPr>
        <w:tc>
          <w:tcPr>
            <w:tcW w:w="3168" w:type="dxa"/>
          </w:tcPr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Успеваемость</w:t>
            </w:r>
          </w:p>
        </w:tc>
        <w:tc>
          <w:tcPr>
            <w:tcW w:w="4016" w:type="dxa"/>
          </w:tcPr>
          <w:p w:rsidR="004D66E8" w:rsidRPr="008056A0" w:rsidRDefault="004D66E8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Удельный вес обучающихся, переведенных в следующий класс</w:t>
            </w:r>
          </w:p>
        </w:tc>
        <w:tc>
          <w:tcPr>
            <w:tcW w:w="1496" w:type="dxa"/>
            <w:vAlign w:val="center"/>
          </w:tcPr>
          <w:p w:rsidR="004D66E8" w:rsidRPr="008056A0" w:rsidRDefault="004D66E8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924" w:type="dxa"/>
            <w:vAlign w:val="center"/>
          </w:tcPr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98</w:t>
            </w:r>
          </w:p>
        </w:tc>
        <w:tc>
          <w:tcPr>
            <w:tcW w:w="2036" w:type="dxa"/>
          </w:tcPr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100</w:t>
            </w:r>
          </w:p>
        </w:tc>
        <w:tc>
          <w:tcPr>
            <w:tcW w:w="3355" w:type="dxa"/>
            <w:tcBorders>
              <w:top w:val="nil"/>
            </w:tcBorders>
          </w:tcPr>
          <w:p w:rsidR="004D66E8" w:rsidRPr="008056A0" w:rsidRDefault="004D66E8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Решение педагогического совета, отчет по итогам учебного года </w:t>
            </w:r>
          </w:p>
        </w:tc>
      </w:tr>
      <w:tr w:rsidR="004D66E8" w:rsidRPr="008056A0" w:rsidTr="00C42552">
        <w:trPr>
          <w:trHeight w:val="626"/>
        </w:trPr>
        <w:tc>
          <w:tcPr>
            <w:tcW w:w="3168" w:type="dxa"/>
            <w:vMerge w:val="restart"/>
          </w:tcPr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Качество обученности  </w:t>
            </w:r>
          </w:p>
        </w:tc>
        <w:tc>
          <w:tcPr>
            <w:tcW w:w="4016" w:type="dxa"/>
          </w:tcPr>
          <w:p w:rsidR="004D66E8" w:rsidRPr="008056A0" w:rsidRDefault="004D66E8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Качество знаний </w:t>
            </w:r>
          </w:p>
        </w:tc>
        <w:tc>
          <w:tcPr>
            <w:tcW w:w="1496" w:type="dxa"/>
            <w:vAlign w:val="center"/>
          </w:tcPr>
          <w:p w:rsidR="004D66E8" w:rsidRPr="008056A0" w:rsidRDefault="004D66E8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924" w:type="dxa"/>
            <w:vAlign w:val="center"/>
          </w:tcPr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36,9</w:t>
            </w:r>
          </w:p>
        </w:tc>
        <w:tc>
          <w:tcPr>
            <w:tcW w:w="2036" w:type="dxa"/>
          </w:tcPr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35</w:t>
            </w:r>
          </w:p>
        </w:tc>
        <w:tc>
          <w:tcPr>
            <w:tcW w:w="3355" w:type="dxa"/>
            <w:tcBorders>
              <w:top w:val="nil"/>
            </w:tcBorders>
          </w:tcPr>
          <w:p w:rsidR="004D66E8" w:rsidRPr="008056A0" w:rsidRDefault="004D66E8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Классные журналы, отчет по итогам учебного года</w:t>
            </w:r>
          </w:p>
        </w:tc>
      </w:tr>
      <w:tr w:rsidR="004D66E8" w:rsidRPr="008056A0" w:rsidTr="00C42552">
        <w:trPr>
          <w:trHeight w:val="538"/>
        </w:trPr>
        <w:tc>
          <w:tcPr>
            <w:tcW w:w="3168" w:type="dxa"/>
            <w:vMerge/>
          </w:tcPr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16" w:type="dxa"/>
          </w:tcPr>
          <w:p w:rsidR="004D66E8" w:rsidRPr="008056A0" w:rsidRDefault="004D66E8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Доля обучающихся – участников Всероссийских, региональных, муниципальных олимпиад</w:t>
            </w:r>
          </w:p>
        </w:tc>
        <w:tc>
          <w:tcPr>
            <w:tcW w:w="1496" w:type="dxa"/>
          </w:tcPr>
          <w:p w:rsidR="004D66E8" w:rsidRPr="008056A0" w:rsidRDefault="004D66E8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924" w:type="dxa"/>
            <w:vAlign w:val="center"/>
          </w:tcPr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13</w:t>
            </w:r>
          </w:p>
        </w:tc>
        <w:tc>
          <w:tcPr>
            <w:tcW w:w="2036" w:type="dxa"/>
          </w:tcPr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66E8" w:rsidRPr="008056A0" w:rsidRDefault="004D66E8" w:rsidP="00F045CD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13</w:t>
            </w:r>
          </w:p>
        </w:tc>
        <w:tc>
          <w:tcPr>
            <w:tcW w:w="3355" w:type="dxa"/>
            <w:tcBorders>
              <w:top w:val="nil"/>
            </w:tcBorders>
          </w:tcPr>
          <w:p w:rsidR="004D66E8" w:rsidRPr="008056A0" w:rsidRDefault="004D66E8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 </w:t>
            </w:r>
          </w:p>
          <w:p w:rsidR="004D66E8" w:rsidRPr="008056A0" w:rsidRDefault="004D66E8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Заявки на участие</w:t>
            </w:r>
          </w:p>
        </w:tc>
      </w:tr>
      <w:tr w:rsidR="004D66E8" w:rsidRPr="008056A0" w:rsidTr="00C42552">
        <w:trPr>
          <w:trHeight w:val="538"/>
        </w:trPr>
        <w:tc>
          <w:tcPr>
            <w:tcW w:w="3168" w:type="dxa"/>
            <w:vMerge/>
          </w:tcPr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16" w:type="dxa"/>
          </w:tcPr>
          <w:p w:rsidR="004D66E8" w:rsidRPr="008056A0" w:rsidRDefault="004D66E8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Количество обучающихся – победителей и призеров олимпиад по учебным предметам, научно-практических, исследовательских, мероприятий в сфере образования: </w:t>
            </w:r>
          </w:p>
          <w:p w:rsidR="004D66E8" w:rsidRPr="008056A0" w:rsidRDefault="004D66E8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-Муниципальный уровень</w:t>
            </w:r>
          </w:p>
          <w:p w:rsidR="004D66E8" w:rsidRPr="008056A0" w:rsidRDefault="004D66E8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-Региональный уровень</w:t>
            </w:r>
          </w:p>
          <w:p w:rsidR="004D66E8" w:rsidRPr="008056A0" w:rsidRDefault="004D66E8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-Всероссийский уровень</w:t>
            </w:r>
          </w:p>
        </w:tc>
        <w:tc>
          <w:tcPr>
            <w:tcW w:w="1496" w:type="dxa"/>
          </w:tcPr>
          <w:p w:rsidR="004D66E8" w:rsidRPr="008056A0" w:rsidRDefault="004D66E8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Человек  </w:t>
            </w:r>
          </w:p>
        </w:tc>
        <w:tc>
          <w:tcPr>
            <w:tcW w:w="1924" w:type="dxa"/>
          </w:tcPr>
          <w:p w:rsidR="004D66E8" w:rsidRPr="008056A0" w:rsidRDefault="004D66E8" w:rsidP="00D513A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D66E8" w:rsidRPr="008056A0" w:rsidRDefault="004D66E8" w:rsidP="00D513A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D66E8" w:rsidRPr="008056A0" w:rsidRDefault="004D66E8" w:rsidP="00D513A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D66E8" w:rsidRPr="008056A0" w:rsidRDefault="004D66E8" w:rsidP="00D513A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D66E8" w:rsidRPr="008056A0" w:rsidRDefault="004D66E8" w:rsidP="00D513A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D66E8" w:rsidRPr="008056A0" w:rsidRDefault="004D66E8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3</w:t>
            </w:r>
          </w:p>
          <w:p w:rsidR="004D66E8" w:rsidRPr="008056A0" w:rsidRDefault="004D66E8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</w:t>
            </w:r>
          </w:p>
          <w:p w:rsidR="004D66E8" w:rsidRPr="008056A0" w:rsidRDefault="004D66E8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5</w:t>
            </w:r>
          </w:p>
        </w:tc>
        <w:tc>
          <w:tcPr>
            <w:tcW w:w="2036" w:type="dxa"/>
          </w:tcPr>
          <w:p w:rsidR="004D66E8" w:rsidRPr="008056A0" w:rsidRDefault="004D66E8" w:rsidP="00D513A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D66E8" w:rsidRPr="008056A0" w:rsidRDefault="004D66E8" w:rsidP="00D513A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D66E8" w:rsidRPr="008056A0" w:rsidRDefault="004D66E8" w:rsidP="00D513A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D66E8" w:rsidRPr="008056A0" w:rsidRDefault="004D66E8" w:rsidP="00D513A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D66E8" w:rsidRPr="008056A0" w:rsidRDefault="004D66E8" w:rsidP="00D513A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D66E8" w:rsidRPr="008056A0" w:rsidRDefault="004D66E8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3</w:t>
            </w:r>
          </w:p>
          <w:p w:rsidR="004D66E8" w:rsidRPr="008056A0" w:rsidRDefault="004D66E8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</w:t>
            </w:r>
          </w:p>
          <w:p w:rsidR="004D66E8" w:rsidRPr="008056A0" w:rsidRDefault="004D66E8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5</w:t>
            </w:r>
          </w:p>
        </w:tc>
        <w:tc>
          <w:tcPr>
            <w:tcW w:w="3355" w:type="dxa"/>
            <w:tcBorders>
              <w:top w:val="nil"/>
            </w:tcBorders>
          </w:tcPr>
          <w:p w:rsidR="004D66E8" w:rsidRPr="008056A0" w:rsidRDefault="004D66E8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Дипломы (грамоты), сертификаты </w:t>
            </w:r>
          </w:p>
        </w:tc>
      </w:tr>
      <w:tr w:rsidR="004D66E8" w:rsidRPr="008056A0" w:rsidTr="00C42552">
        <w:trPr>
          <w:trHeight w:val="227"/>
        </w:trPr>
        <w:tc>
          <w:tcPr>
            <w:tcW w:w="3168" w:type="dxa"/>
            <w:vMerge/>
          </w:tcPr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16" w:type="dxa"/>
          </w:tcPr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1496" w:type="dxa"/>
          </w:tcPr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924" w:type="dxa"/>
          </w:tcPr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ind w:left="-164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100</w:t>
            </w:r>
          </w:p>
        </w:tc>
        <w:tc>
          <w:tcPr>
            <w:tcW w:w="2036" w:type="dxa"/>
          </w:tcPr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100</w:t>
            </w:r>
          </w:p>
        </w:tc>
        <w:tc>
          <w:tcPr>
            <w:tcW w:w="3355" w:type="dxa"/>
            <w:tcBorders>
              <w:top w:val="nil"/>
            </w:tcBorders>
          </w:tcPr>
          <w:p w:rsidR="004D66E8" w:rsidRPr="008056A0" w:rsidRDefault="004D66E8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Классные журналы, отчет по итогам учебного года</w:t>
            </w:r>
          </w:p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66E8" w:rsidRPr="008056A0" w:rsidTr="00C42552">
        <w:tc>
          <w:tcPr>
            <w:tcW w:w="3168" w:type="dxa"/>
            <w:vMerge/>
          </w:tcPr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16" w:type="dxa"/>
          </w:tcPr>
          <w:p w:rsidR="004D66E8" w:rsidRPr="008056A0" w:rsidRDefault="004D66E8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Обеспеченность компьютерной техникой </w:t>
            </w:r>
          </w:p>
        </w:tc>
        <w:tc>
          <w:tcPr>
            <w:tcW w:w="1496" w:type="dxa"/>
          </w:tcPr>
          <w:p w:rsidR="004D66E8" w:rsidRPr="008056A0" w:rsidRDefault="004D66E8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Кол-во уч-ся на 1 комп.</w:t>
            </w:r>
          </w:p>
        </w:tc>
        <w:tc>
          <w:tcPr>
            <w:tcW w:w="1924" w:type="dxa"/>
          </w:tcPr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0</w:t>
            </w:r>
          </w:p>
        </w:tc>
        <w:tc>
          <w:tcPr>
            <w:tcW w:w="2036" w:type="dxa"/>
          </w:tcPr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0</w:t>
            </w:r>
          </w:p>
        </w:tc>
        <w:tc>
          <w:tcPr>
            <w:tcW w:w="3355" w:type="dxa"/>
          </w:tcPr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Результаты самообследования </w:t>
            </w:r>
          </w:p>
        </w:tc>
      </w:tr>
      <w:tr w:rsidR="004D66E8" w:rsidRPr="008056A0" w:rsidTr="00C42552">
        <w:tc>
          <w:tcPr>
            <w:tcW w:w="3168" w:type="dxa"/>
            <w:vMerge w:val="restart"/>
          </w:tcPr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Обеспеченность кадрами (укомплектованность штатов)</w:t>
            </w:r>
          </w:p>
        </w:tc>
        <w:tc>
          <w:tcPr>
            <w:tcW w:w="4016" w:type="dxa"/>
          </w:tcPr>
          <w:p w:rsidR="004D66E8" w:rsidRPr="008056A0" w:rsidRDefault="004D66E8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Доля педагогов, повышающих квалификацию, прошедших за последние 5 лет курсовую подготовку (в объеме не менее 72 часов)</w:t>
            </w:r>
          </w:p>
        </w:tc>
        <w:tc>
          <w:tcPr>
            <w:tcW w:w="1496" w:type="dxa"/>
          </w:tcPr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924" w:type="dxa"/>
          </w:tcPr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100</w:t>
            </w:r>
          </w:p>
        </w:tc>
        <w:tc>
          <w:tcPr>
            <w:tcW w:w="2036" w:type="dxa"/>
          </w:tcPr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100</w:t>
            </w:r>
          </w:p>
        </w:tc>
        <w:tc>
          <w:tcPr>
            <w:tcW w:w="3355" w:type="dxa"/>
          </w:tcPr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Свидетельства (сертификат) о повышении квалификации</w:t>
            </w:r>
          </w:p>
        </w:tc>
      </w:tr>
      <w:tr w:rsidR="004D66E8" w:rsidRPr="008056A0" w:rsidTr="00C42552">
        <w:tc>
          <w:tcPr>
            <w:tcW w:w="3168" w:type="dxa"/>
            <w:vMerge/>
          </w:tcPr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016" w:type="dxa"/>
          </w:tcPr>
          <w:p w:rsidR="004D66E8" w:rsidRPr="008056A0" w:rsidRDefault="004D66E8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Доля педагогических работников, имеющих высшую и  первую квалификационную категорию</w:t>
            </w:r>
          </w:p>
        </w:tc>
        <w:tc>
          <w:tcPr>
            <w:tcW w:w="1496" w:type="dxa"/>
          </w:tcPr>
          <w:p w:rsidR="004D66E8" w:rsidRPr="008056A0" w:rsidRDefault="004D66E8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924" w:type="dxa"/>
          </w:tcPr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50</w:t>
            </w:r>
          </w:p>
        </w:tc>
        <w:tc>
          <w:tcPr>
            <w:tcW w:w="2036" w:type="dxa"/>
          </w:tcPr>
          <w:p w:rsidR="004D66E8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</w:t>
            </w:r>
          </w:p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40</w:t>
            </w:r>
          </w:p>
        </w:tc>
        <w:tc>
          <w:tcPr>
            <w:tcW w:w="3355" w:type="dxa"/>
          </w:tcPr>
          <w:p w:rsidR="004D66E8" w:rsidRPr="008056A0" w:rsidRDefault="004D66E8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Тарификационные списки,</w:t>
            </w:r>
          </w:p>
          <w:p w:rsidR="004D66E8" w:rsidRPr="008056A0" w:rsidRDefault="004D66E8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РИК – 83</w:t>
            </w:r>
          </w:p>
        </w:tc>
      </w:tr>
      <w:tr w:rsidR="004D66E8" w:rsidRPr="008056A0" w:rsidTr="00C42552">
        <w:tc>
          <w:tcPr>
            <w:tcW w:w="3168" w:type="dxa"/>
            <w:vMerge w:val="restart"/>
          </w:tcPr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Качество образовательной услуги</w:t>
            </w:r>
          </w:p>
        </w:tc>
        <w:tc>
          <w:tcPr>
            <w:tcW w:w="4016" w:type="dxa"/>
          </w:tcPr>
          <w:p w:rsidR="004D66E8" w:rsidRPr="008056A0" w:rsidRDefault="004D66E8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Количество обоснованных жалоб </w:t>
            </w:r>
          </w:p>
        </w:tc>
        <w:tc>
          <w:tcPr>
            <w:tcW w:w="1496" w:type="dxa"/>
          </w:tcPr>
          <w:p w:rsidR="004D66E8" w:rsidRPr="008056A0" w:rsidRDefault="004D66E8" w:rsidP="00D513A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Единиц</w:t>
            </w:r>
          </w:p>
        </w:tc>
        <w:tc>
          <w:tcPr>
            <w:tcW w:w="1924" w:type="dxa"/>
          </w:tcPr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0</w:t>
            </w:r>
          </w:p>
        </w:tc>
        <w:tc>
          <w:tcPr>
            <w:tcW w:w="2036" w:type="dxa"/>
          </w:tcPr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0</w:t>
            </w:r>
          </w:p>
        </w:tc>
        <w:tc>
          <w:tcPr>
            <w:tcW w:w="3355" w:type="dxa"/>
          </w:tcPr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Журнал регистрации жалоб и обращений</w:t>
            </w:r>
          </w:p>
        </w:tc>
      </w:tr>
      <w:tr w:rsidR="004D66E8" w:rsidRPr="008056A0" w:rsidTr="00C42552">
        <w:tc>
          <w:tcPr>
            <w:tcW w:w="3168" w:type="dxa"/>
            <w:vMerge/>
          </w:tcPr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016" w:type="dxa"/>
          </w:tcPr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Доля родителей (законных представителей), удовлетворенных условиями и качеством образования</w:t>
            </w:r>
          </w:p>
        </w:tc>
        <w:tc>
          <w:tcPr>
            <w:tcW w:w="1496" w:type="dxa"/>
          </w:tcPr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924" w:type="dxa"/>
          </w:tcPr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100</w:t>
            </w:r>
          </w:p>
        </w:tc>
        <w:tc>
          <w:tcPr>
            <w:tcW w:w="2036" w:type="dxa"/>
          </w:tcPr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100</w:t>
            </w:r>
          </w:p>
        </w:tc>
        <w:tc>
          <w:tcPr>
            <w:tcW w:w="3355" w:type="dxa"/>
          </w:tcPr>
          <w:p w:rsidR="004D66E8" w:rsidRPr="008056A0" w:rsidRDefault="004D66E8" w:rsidP="00D513A0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Результаты социологического опроса</w:t>
            </w:r>
          </w:p>
        </w:tc>
      </w:tr>
    </w:tbl>
    <w:p w:rsidR="004D66E8" w:rsidRPr="00F71D57" w:rsidRDefault="004D66E8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 -  (+/- 5%)</w:t>
      </w:r>
    </w:p>
    <w:p w:rsidR="004D66E8" w:rsidRPr="00F71D57" w:rsidRDefault="004D66E8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 xml:space="preserve">3.2. Показатели, характеризующие объем (содержание) муниципальной услуги </w:t>
      </w:r>
    </w:p>
    <w:tbl>
      <w:tblPr>
        <w:tblW w:w="5021" w:type="pct"/>
        <w:tblLayout w:type="fixed"/>
        <w:tblLook w:val="0000"/>
      </w:tblPr>
      <w:tblGrid>
        <w:gridCol w:w="3190"/>
        <w:gridCol w:w="3433"/>
        <w:gridCol w:w="1372"/>
        <w:gridCol w:w="1630"/>
        <w:gridCol w:w="1422"/>
        <w:gridCol w:w="3801"/>
      </w:tblGrid>
      <w:tr w:rsidR="004D66E8" w:rsidRPr="008056A0" w:rsidTr="00C42552">
        <w:tc>
          <w:tcPr>
            <w:tcW w:w="10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66E8" w:rsidRPr="008056A0" w:rsidRDefault="004D66E8" w:rsidP="00F9485B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Наименование показателя</w:t>
            </w:r>
          </w:p>
        </w:tc>
        <w:tc>
          <w:tcPr>
            <w:tcW w:w="1156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66E8" w:rsidRPr="008056A0" w:rsidRDefault="004D66E8" w:rsidP="00F9485B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</w:p>
        </w:tc>
        <w:tc>
          <w:tcPr>
            <w:tcW w:w="4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6E8" w:rsidRPr="008056A0" w:rsidRDefault="004D66E8" w:rsidP="00F9485B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Единица измерения</w:t>
            </w:r>
          </w:p>
        </w:tc>
        <w:tc>
          <w:tcPr>
            <w:tcW w:w="10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6E8" w:rsidRPr="008056A0" w:rsidRDefault="004D66E8" w:rsidP="00F9485B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Значение показателей объема (содержания) оказываемой муниципальной услуги</w:t>
            </w:r>
          </w:p>
        </w:tc>
        <w:tc>
          <w:tcPr>
            <w:tcW w:w="128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6E8" w:rsidRPr="008056A0" w:rsidRDefault="004D66E8" w:rsidP="00F9485B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 xml:space="preserve">Источник информации о значении показателя </w:t>
            </w:r>
          </w:p>
        </w:tc>
      </w:tr>
      <w:tr w:rsidR="004D66E8" w:rsidRPr="008056A0" w:rsidTr="00C42552">
        <w:tc>
          <w:tcPr>
            <w:tcW w:w="10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D66E8" w:rsidRPr="008056A0" w:rsidRDefault="004D66E8" w:rsidP="00F9485B">
            <w:pPr>
              <w:spacing w:after="0" w:line="240" w:lineRule="auto"/>
              <w:rPr>
                <w:rFonts w:ascii="Times New Roman" w:hAnsi="Times New Roman"/>
                <w:kern w:val="1"/>
                <w:lang w:eastAsia="ar-SA"/>
              </w:rPr>
            </w:pPr>
          </w:p>
        </w:tc>
        <w:tc>
          <w:tcPr>
            <w:tcW w:w="1156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D66E8" w:rsidRPr="008056A0" w:rsidRDefault="004D66E8" w:rsidP="00F9485B">
            <w:pPr>
              <w:spacing w:after="0" w:line="240" w:lineRule="auto"/>
              <w:rPr>
                <w:rFonts w:ascii="Times New Roman" w:hAnsi="Times New Roman"/>
                <w:kern w:val="1"/>
                <w:lang w:eastAsia="ar-SA"/>
              </w:rPr>
            </w:pPr>
          </w:p>
        </w:tc>
        <w:tc>
          <w:tcPr>
            <w:tcW w:w="4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66E8" w:rsidRPr="008056A0" w:rsidRDefault="004D66E8" w:rsidP="00F9485B">
            <w:pPr>
              <w:spacing w:after="0" w:line="240" w:lineRule="auto"/>
              <w:rPr>
                <w:rFonts w:ascii="Times New Roman" w:hAnsi="Times New Roman"/>
                <w:kern w:val="1"/>
                <w:lang w:eastAsia="ar-SA"/>
              </w:rPr>
            </w:pP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6E8" w:rsidRPr="008056A0" w:rsidRDefault="004D66E8" w:rsidP="001F4F93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отчетный финансовый 2016 год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6E8" w:rsidRPr="008056A0" w:rsidRDefault="004D66E8" w:rsidP="001F4F93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текущий финансовый 2017 год</w:t>
            </w:r>
          </w:p>
        </w:tc>
        <w:tc>
          <w:tcPr>
            <w:tcW w:w="12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66E8" w:rsidRPr="008056A0" w:rsidRDefault="004D66E8" w:rsidP="00F9485B">
            <w:pPr>
              <w:spacing w:after="0" w:line="240" w:lineRule="auto"/>
              <w:rPr>
                <w:rFonts w:ascii="Times New Roman" w:hAnsi="Times New Roman"/>
                <w:kern w:val="1"/>
                <w:lang w:eastAsia="ar-SA"/>
              </w:rPr>
            </w:pPr>
          </w:p>
        </w:tc>
      </w:tr>
      <w:tr w:rsidR="004D66E8" w:rsidRPr="008056A0" w:rsidTr="00C42552">
        <w:trPr>
          <w:trHeight w:val="304"/>
        </w:trPr>
        <w:tc>
          <w:tcPr>
            <w:tcW w:w="107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D66E8" w:rsidRPr="00F71D57" w:rsidRDefault="004D66E8" w:rsidP="00F71D5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Количество обучающихся, получающих муниципальную услугу</w:t>
            </w:r>
          </w:p>
        </w:tc>
        <w:tc>
          <w:tcPr>
            <w:tcW w:w="11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66E8" w:rsidRPr="00F71D57" w:rsidRDefault="004D66E8" w:rsidP="00F71D5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Количество обучающихся,всего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6E8" w:rsidRPr="008056A0" w:rsidRDefault="004D66E8" w:rsidP="00F9485B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чел.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6E8" w:rsidRPr="008056A0" w:rsidRDefault="004D66E8" w:rsidP="00F9485B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82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6E8" w:rsidRPr="008056A0" w:rsidRDefault="004D66E8" w:rsidP="00F9485B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84</w:t>
            </w:r>
          </w:p>
        </w:tc>
        <w:tc>
          <w:tcPr>
            <w:tcW w:w="1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6E8" w:rsidRPr="008056A0" w:rsidRDefault="004D66E8" w:rsidP="00F9485B">
            <w:pPr>
              <w:spacing w:after="0" w:line="240" w:lineRule="auto"/>
              <w:rPr>
                <w:rFonts w:ascii="Times New Roman" w:hAnsi="Times New Roman"/>
                <w:kern w:val="1"/>
                <w:lang w:eastAsia="ar-SA"/>
              </w:rPr>
            </w:pPr>
          </w:p>
        </w:tc>
      </w:tr>
      <w:tr w:rsidR="004D66E8" w:rsidRPr="008056A0" w:rsidTr="00C42552">
        <w:trPr>
          <w:trHeight w:val="304"/>
        </w:trPr>
        <w:tc>
          <w:tcPr>
            <w:tcW w:w="107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D66E8" w:rsidRPr="00F71D57" w:rsidRDefault="004D66E8" w:rsidP="00F71D5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66E8" w:rsidRPr="00F71D57" w:rsidRDefault="004D66E8" w:rsidP="00F71D5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обучающихся, получающих муниципальную услугу(1-4 класс)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6E8" w:rsidRPr="00F71D57" w:rsidRDefault="004D66E8" w:rsidP="00F71D57">
            <w:pPr>
              <w:pStyle w:val="ConsPlusCell"/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:rsidR="004D66E8" w:rsidRPr="008056A0" w:rsidRDefault="004D66E8" w:rsidP="00F9485B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чел.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6E8" w:rsidRPr="008056A0" w:rsidRDefault="004D66E8" w:rsidP="00F9485B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40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6E8" w:rsidRPr="008056A0" w:rsidRDefault="004D66E8" w:rsidP="00F9485B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45</w:t>
            </w:r>
          </w:p>
        </w:tc>
        <w:tc>
          <w:tcPr>
            <w:tcW w:w="1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6E8" w:rsidRPr="008056A0" w:rsidRDefault="004D66E8" w:rsidP="00F9485B">
            <w:pPr>
              <w:spacing w:after="0" w:line="240" w:lineRule="auto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Отчет ОШ-1 «Сведения об учреждении, реализующем программы общего образования»</w:t>
            </w:r>
          </w:p>
        </w:tc>
      </w:tr>
      <w:tr w:rsidR="004D66E8" w:rsidRPr="008056A0" w:rsidTr="00C42552">
        <w:trPr>
          <w:trHeight w:val="304"/>
        </w:trPr>
        <w:tc>
          <w:tcPr>
            <w:tcW w:w="1074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4D66E8" w:rsidRPr="008056A0" w:rsidRDefault="004D66E8" w:rsidP="00F9485B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66E8" w:rsidRPr="008056A0" w:rsidRDefault="004D66E8" w:rsidP="00F9485B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Охват контингента образовательной программой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6E8" w:rsidRPr="008056A0" w:rsidRDefault="004D66E8" w:rsidP="00F9485B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%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6E8" w:rsidRPr="008056A0" w:rsidRDefault="004D66E8" w:rsidP="00F9485B">
            <w:pPr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056A0">
              <w:rPr>
                <w:rFonts w:ascii="Times New Roman" w:hAnsi="Times New Roman"/>
                <w:lang w:eastAsia="ar-SA"/>
              </w:rPr>
              <w:t>100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6E8" w:rsidRPr="008056A0" w:rsidRDefault="004D66E8" w:rsidP="00F9485B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100</w:t>
            </w:r>
          </w:p>
        </w:tc>
        <w:tc>
          <w:tcPr>
            <w:tcW w:w="1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6E8" w:rsidRPr="008056A0" w:rsidRDefault="004D66E8" w:rsidP="00F9485B">
            <w:pPr>
              <w:spacing w:after="0" w:line="240" w:lineRule="auto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Отчет ОШ-1 «Сведения об учреждении, реализующем программы общего образования»</w:t>
            </w:r>
          </w:p>
        </w:tc>
      </w:tr>
      <w:tr w:rsidR="004D66E8" w:rsidRPr="008056A0" w:rsidTr="00C42552">
        <w:trPr>
          <w:trHeight w:val="304"/>
        </w:trPr>
        <w:tc>
          <w:tcPr>
            <w:tcW w:w="107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66E8" w:rsidRPr="008056A0" w:rsidRDefault="004D66E8" w:rsidP="00F9485B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66E8" w:rsidRPr="008056A0" w:rsidRDefault="004D66E8" w:rsidP="00F9485B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Средняя наполняемость классов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6E8" w:rsidRPr="008056A0" w:rsidRDefault="004D66E8" w:rsidP="00F9485B">
            <w:pPr>
              <w:spacing w:after="0" w:line="240" w:lineRule="auto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Чел.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6E8" w:rsidRPr="008056A0" w:rsidRDefault="004D66E8" w:rsidP="00F9485B">
            <w:pPr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056A0">
              <w:rPr>
                <w:rFonts w:ascii="Times New Roman" w:hAnsi="Times New Roman"/>
                <w:lang w:eastAsia="ar-SA"/>
              </w:rPr>
              <w:t>10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6E8" w:rsidRPr="008056A0" w:rsidRDefault="004D66E8" w:rsidP="00F9485B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11</w:t>
            </w:r>
          </w:p>
        </w:tc>
        <w:tc>
          <w:tcPr>
            <w:tcW w:w="1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6E8" w:rsidRPr="008056A0" w:rsidRDefault="004D66E8" w:rsidP="00F9485B">
            <w:pPr>
              <w:spacing w:after="0" w:line="240" w:lineRule="auto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Отчет ОШ-1 «Сведения об учреждении, реализующем программы общего образования»</w:t>
            </w:r>
          </w:p>
        </w:tc>
      </w:tr>
    </w:tbl>
    <w:p w:rsidR="004D66E8" w:rsidRPr="00F71D57" w:rsidRDefault="004D66E8" w:rsidP="00F9485B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hAnsi="Times New Roman"/>
        </w:rPr>
      </w:pPr>
    </w:p>
    <w:p w:rsidR="004D66E8" w:rsidRPr="00F71D57" w:rsidRDefault="004D66E8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 – нет</w:t>
      </w:r>
    </w:p>
    <w:p w:rsidR="004D66E8" w:rsidRPr="00F71D57" w:rsidRDefault="004D66E8" w:rsidP="00F71D57">
      <w:pPr>
        <w:tabs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 xml:space="preserve">4. Порядок оказания муниципальной услуги </w:t>
      </w:r>
    </w:p>
    <w:p w:rsidR="004D66E8" w:rsidRPr="00F71D57" w:rsidRDefault="004D66E8" w:rsidP="00F71D57">
      <w:pPr>
        <w:tabs>
          <w:tab w:val="left" w:pos="851"/>
          <w:tab w:val="left" w:pos="993"/>
        </w:tabs>
        <w:spacing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71D57">
        <w:rPr>
          <w:rFonts w:ascii="Times New Roman" w:hAnsi="Times New Roman"/>
          <w:sz w:val="26"/>
          <w:szCs w:val="26"/>
        </w:rPr>
        <w:t xml:space="preserve">Муниципальная услуга оказывается на базе муниципального бюджетного   общеобразовательного учреждения  «Основная общеобразовательная школа с.Увальное Кировского района». Лицо, ответственное за организацию оказания муниципальной услуги: Сунтуфий А.Н. – директор МБОУ «Основная общеобразовательная школа с.Увальное  Кировского района», тел. 8-42-354-26-5-23  </w:t>
      </w:r>
    </w:p>
    <w:p w:rsidR="004D66E8" w:rsidRPr="00F71D57" w:rsidRDefault="004D66E8" w:rsidP="00F71D57">
      <w:pPr>
        <w:tabs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>Характеристика основных действий при оказании услуги:</w:t>
      </w:r>
    </w:p>
    <w:p w:rsidR="004D66E8" w:rsidRPr="00F71D57" w:rsidRDefault="004D66E8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Прием обучающихся в общеобразовательное учреждение.</w:t>
      </w:r>
    </w:p>
    <w:p w:rsidR="004D66E8" w:rsidRPr="00F71D57" w:rsidRDefault="004D66E8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Реализация образовательных программ начального общего образования.</w:t>
      </w:r>
    </w:p>
    <w:p w:rsidR="004D66E8" w:rsidRPr="00F71D57" w:rsidRDefault="004D66E8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Охрана жизни и здоровья обучающихся.</w:t>
      </w:r>
    </w:p>
    <w:p w:rsidR="004D66E8" w:rsidRPr="00F71D57" w:rsidRDefault="004D66E8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Организация воспитательной работы.</w:t>
      </w:r>
    </w:p>
    <w:p w:rsidR="004D66E8" w:rsidRPr="00F71D57" w:rsidRDefault="004D66E8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Взаимодействие с семьями обучающихся.</w:t>
      </w:r>
    </w:p>
    <w:p w:rsidR="004D66E8" w:rsidRPr="00F71D57" w:rsidRDefault="004D66E8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Организация питания обучающихся.</w:t>
      </w:r>
    </w:p>
    <w:p w:rsidR="004D66E8" w:rsidRPr="00F71D57" w:rsidRDefault="004D66E8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Организация внеурочной деятельности.</w:t>
      </w:r>
    </w:p>
    <w:p w:rsidR="004D66E8" w:rsidRPr="00F71D57" w:rsidRDefault="004D66E8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Организация трудоустройства, оздоровления, отдыха детей в каникулярное время.</w:t>
      </w:r>
    </w:p>
    <w:p w:rsidR="004D66E8" w:rsidRPr="00F71D57" w:rsidRDefault="004D66E8" w:rsidP="00F71D57">
      <w:pPr>
        <w:pStyle w:val="Style1"/>
        <w:widowControl/>
        <w:spacing w:line="240" w:lineRule="auto"/>
        <w:jc w:val="both"/>
      </w:pPr>
    </w:p>
    <w:p w:rsidR="004D66E8" w:rsidRPr="00F71D57" w:rsidRDefault="004D66E8" w:rsidP="00F71D57">
      <w:pPr>
        <w:pStyle w:val="Style1"/>
        <w:widowControl/>
        <w:spacing w:line="240" w:lineRule="auto"/>
        <w:jc w:val="both"/>
      </w:pPr>
      <w:r w:rsidRPr="00F71D57">
        <w:t>4.1. Нормативные правовые акты, регулирующие порядок оказания муниципальной услуги</w:t>
      </w:r>
      <w:r>
        <w:t>:</w:t>
      </w:r>
      <w:r w:rsidRPr="00F71D57">
        <w:t xml:space="preserve"> </w:t>
      </w:r>
    </w:p>
    <w:p w:rsidR="004D66E8" w:rsidRPr="00F71D57" w:rsidRDefault="004D66E8" w:rsidP="00F9485B">
      <w:pPr>
        <w:pStyle w:val="Style1"/>
        <w:widowControl/>
        <w:spacing w:line="240" w:lineRule="auto"/>
        <w:jc w:val="both"/>
        <w:rPr>
          <w:bCs/>
          <w:color w:val="000000"/>
          <w:shd w:val="clear" w:color="auto" w:fill="FFFFFF"/>
        </w:rPr>
      </w:pPr>
      <w:r w:rsidRPr="00F71D57">
        <w:rPr>
          <w:bCs/>
          <w:color w:val="000000"/>
          <w:shd w:val="clear" w:color="auto" w:fill="FFFFFF"/>
        </w:rPr>
        <w:t>Приказ Министерства образования и науки РФ от 30 августа 2013 г. N 1015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 (с изменениями и дополнениями)</w:t>
      </w:r>
      <w:r>
        <w:rPr>
          <w:bCs/>
          <w:color w:val="000000"/>
          <w:shd w:val="clear" w:color="auto" w:fill="FFFFFF"/>
        </w:rPr>
        <w:t>;</w:t>
      </w:r>
    </w:p>
    <w:p w:rsidR="004D66E8" w:rsidRPr="00F71D57" w:rsidRDefault="004D66E8" w:rsidP="00F71D57">
      <w:pPr>
        <w:pStyle w:val="Style1"/>
        <w:widowControl/>
        <w:spacing w:line="240" w:lineRule="auto"/>
        <w:jc w:val="left"/>
      </w:pPr>
      <w:r w:rsidRPr="00F71D57">
        <w:rPr>
          <w:bCs/>
          <w:color w:val="000000"/>
          <w:shd w:val="clear" w:color="auto" w:fill="FFFFFF"/>
        </w:rPr>
        <w:t>Постановление Главного государственного санитарного врача РФ от 29 декабря 2010 г.N 189"Об утверждении СанПиН 2.4.2.2821-10"Санитарно-эпидемиологические требования к условиям и организации обучения в общеобразовательных учреждениях"(с изменениями и дополнениями)</w:t>
      </w:r>
      <w:r>
        <w:rPr>
          <w:bCs/>
          <w:color w:val="000000"/>
          <w:shd w:val="clear" w:color="auto" w:fill="FFFFFF"/>
        </w:rPr>
        <w:t>;</w:t>
      </w:r>
    </w:p>
    <w:p w:rsidR="004D66E8" w:rsidRDefault="004D66E8" w:rsidP="00F9485B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 xml:space="preserve"> Распоряжение администрации Кировского муниципального района от 14.12.2015 № 343-р  «Об утверждении   перечня муниципальных услуг и работ, оказываемых и выполняемых муниципальными  образовательными учреждениями Кировского муниципального района»;</w:t>
      </w:r>
    </w:p>
    <w:p w:rsidR="004D66E8" w:rsidRDefault="004D66E8" w:rsidP="00F9485B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 xml:space="preserve">Устав </w:t>
      </w:r>
      <w:r w:rsidRPr="00F71D57">
        <w:rPr>
          <w:rFonts w:ascii="Times New Roman" w:hAnsi="Times New Roman"/>
          <w:color w:val="000000"/>
          <w:spacing w:val="-3"/>
        </w:rPr>
        <w:t>муниципального бюджетного</w:t>
      </w:r>
      <w:r w:rsidRPr="00F71D57">
        <w:rPr>
          <w:rFonts w:ascii="Times New Roman" w:hAnsi="Times New Roman"/>
        </w:rPr>
        <w:t xml:space="preserve"> общеобразовательного учреждения «Основная общеобразовательная школа</w:t>
      </w:r>
      <w:r w:rsidRPr="00F71D57">
        <w:rPr>
          <w:rFonts w:ascii="Times New Roman" w:hAnsi="Times New Roman"/>
          <w:sz w:val="26"/>
          <w:szCs w:val="26"/>
        </w:rPr>
        <w:t xml:space="preserve"> с.Увальное </w:t>
      </w:r>
      <w:r w:rsidRPr="00F71D57">
        <w:rPr>
          <w:rFonts w:ascii="Times New Roman" w:hAnsi="Times New Roman"/>
        </w:rPr>
        <w:t xml:space="preserve"> Кировского района»</w:t>
      </w:r>
      <w:r>
        <w:rPr>
          <w:rFonts w:ascii="Times New Roman" w:hAnsi="Times New Roman"/>
        </w:rPr>
        <w:t>;</w:t>
      </w:r>
    </w:p>
    <w:p w:rsidR="004D66E8" w:rsidRPr="00F71D57" w:rsidRDefault="004D66E8" w:rsidP="00527B99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>Постановление  администрации  Кировского муниципального района  от 12.12.2014 № 938 «Об утверждении  административного регламента  «Предоставление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 графиках» (с изменениями)</w:t>
      </w:r>
      <w:r>
        <w:rPr>
          <w:rFonts w:ascii="Times New Roman" w:hAnsi="Times New Roman"/>
        </w:rPr>
        <w:t>;</w:t>
      </w:r>
    </w:p>
    <w:p w:rsidR="004D66E8" w:rsidRPr="00F71D57" w:rsidRDefault="004D66E8" w:rsidP="00527B99">
      <w:pPr>
        <w:pStyle w:val="Style1"/>
        <w:widowControl/>
        <w:spacing w:line="240" w:lineRule="auto"/>
        <w:jc w:val="both"/>
      </w:pPr>
      <w:r w:rsidRPr="00F71D57">
        <w:t>Постановление  администрации  Кировского муниципального района  от 12.12.2014 № 937 «Об утверждении административного регламента «Предоставление информации о текущей успеваемости учащегося в муниципальной образовательной организации, ведение дневника и журнала успеваемости» (с изменениями)</w:t>
      </w:r>
      <w:r>
        <w:t>;</w:t>
      </w:r>
    </w:p>
    <w:p w:rsidR="004D66E8" w:rsidRPr="00F71D57" w:rsidRDefault="004D66E8" w:rsidP="00F71D57">
      <w:pPr>
        <w:pStyle w:val="Style1"/>
        <w:widowControl/>
        <w:spacing w:line="240" w:lineRule="auto"/>
        <w:jc w:val="both"/>
      </w:pPr>
      <w:r w:rsidRPr="00F71D57">
        <w:t xml:space="preserve">Постановление  администрации  Кировского муниципального района  от 12.12.2014 № 939 «Об утверждении административного регламента  </w:t>
      </w:r>
      <w:r w:rsidRPr="00F71D57">
        <w:rPr>
          <w:rStyle w:val="FontStyle37"/>
          <w:b w:val="0"/>
          <w:bCs/>
        </w:rPr>
        <w:t>«Предоставление информации об организации общедоступного и бесплатного дошкольного,  начального общего, основного общего, среднего общего образования, а также дополнительного образования в общеобразовательных организациях»</w:t>
      </w:r>
      <w:r w:rsidRPr="00F71D57">
        <w:t xml:space="preserve">  (с изменениями)</w:t>
      </w:r>
    </w:p>
    <w:p w:rsidR="004D66E8" w:rsidRPr="00F71D57" w:rsidRDefault="004D66E8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</w:rPr>
      </w:pPr>
    </w:p>
    <w:p w:rsidR="004D66E8" w:rsidRPr="00F71D57" w:rsidRDefault="004D66E8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>4.2. Порядок информирования потенциальных потребителей муниципальной услуги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26"/>
        <w:gridCol w:w="4930"/>
        <w:gridCol w:w="4930"/>
      </w:tblGrid>
      <w:tr w:rsidR="004D66E8" w:rsidRPr="008056A0" w:rsidTr="00C42552">
        <w:tc>
          <w:tcPr>
            <w:tcW w:w="1666" w:type="pct"/>
            <w:tcBorders>
              <w:bottom w:val="single" w:sz="4" w:space="0" w:color="auto"/>
            </w:tcBorders>
          </w:tcPr>
          <w:p w:rsidR="004D66E8" w:rsidRPr="008056A0" w:rsidRDefault="004D66E8" w:rsidP="00F71D57">
            <w:pPr>
              <w:spacing w:line="240" w:lineRule="auto"/>
              <w:jc w:val="both"/>
              <w:rPr>
                <w:rFonts w:ascii="Times New Roman" w:hAnsi="Times New Roman"/>
                <w:b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b/>
                <w:kern w:val="1"/>
                <w:lang w:eastAsia="ar-SA"/>
              </w:rPr>
              <w:t>Способ информирования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4D66E8" w:rsidRPr="008056A0" w:rsidRDefault="004D66E8" w:rsidP="00F71D57">
            <w:pPr>
              <w:spacing w:line="240" w:lineRule="auto"/>
              <w:jc w:val="both"/>
              <w:rPr>
                <w:rFonts w:ascii="Times New Roman" w:hAnsi="Times New Roman"/>
                <w:b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b/>
                <w:kern w:val="1"/>
                <w:lang w:eastAsia="ar-SA"/>
              </w:rPr>
              <w:t>Состав размещаемой (доводимой) информации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4D66E8" w:rsidRPr="008056A0" w:rsidRDefault="004D66E8" w:rsidP="00F71D57">
            <w:pPr>
              <w:spacing w:line="240" w:lineRule="auto"/>
              <w:jc w:val="both"/>
              <w:rPr>
                <w:rFonts w:ascii="Times New Roman" w:hAnsi="Times New Roman"/>
                <w:b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b/>
                <w:kern w:val="1"/>
                <w:lang w:eastAsia="ar-SA"/>
              </w:rPr>
              <w:t>Частота обновления информации</w:t>
            </w:r>
          </w:p>
        </w:tc>
      </w:tr>
      <w:tr w:rsidR="004D66E8" w:rsidRPr="008056A0" w:rsidTr="00C42552">
        <w:tc>
          <w:tcPr>
            <w:tcW w:w="1666" w:type="pct"/>
          </w:tcPr>
          <w:p w:rsidR="004D66E8" w:rsidRPr="008056A0" w:rsidRDefault="004D66E8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Официальный сайт учреждения           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4D66E8" w:rsidRPr="008056A0" w:rsidRDefault="004D66E8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В соответствии  с действующим законодательством 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4D66E8" w:rsidRPr="008056A0" w:rsidRDefault="004D66E8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По мере обновления информации, не реже 1 раза в 2 недели</w:t>
            </w:r>
          </w:p>
        </w:tc>
      </w:tr>
      <w:tr w:rsidR="004D66E8" w:rsidRPr="008056A0" w:rsidTr="00C42552">
        <w:tc>
          <w:tcPr>
            <w:tcW w:w="1666" w:type="pct"/>
          </w:tcPr>
          <w:p w:rsidR="004D66E8" w:rsidRPr="008056A0" w:rsidRDefault="004D66E8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Информационные стенды в учреждении</w:t>
            </w:r>
          </w:p>
        </w:tc>
        <w:tc>
          <w:tcPr>
            <w:tcW w:w="1667" w:type="pct"/>
            <w:tcBorders>
              <w:top w:val="single" w:sz="4" w:space="0" w:color="auto"/>
              <w:bottom w:val="single" w:sz="4" w:space="0" w:color="auto"/>
            </w:tcBorders>
          </w:tcPr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Режим работы учреждения;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календарный график;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расписание уроков, кружков, секций;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информация о промежуточной  и итоговой аттестации;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копии учредительных документов (лицензия, свидетельство о государственной аккредитации,  выписка из Устава);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информация о формах обучения;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контактная информация учреждения;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контактная информация вышестоящих организаций;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перечень дополнительных услуг, перечень платных услуг;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правила приема в учреждение;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информация о педагогическом коллективе учреждения;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приемные часы администрации учреждения.</w:t>
            </w:r>
          </w:p>
        </w:tc>
        <w:tc>
          <w:tcPr>
            <w:tcW w:w="1667" w:type="pct"/>
            <w:tcBorders>
              <w:top w:val="single" w:sz="4" w:space="0" w:color="auto"/>
              <w:bottom w:val="single" w:sz="4" w:space="0" w:color="auto"/>
            </w:tcBorders>
          </w:tcPr>
          <w:p w:rsidR="004D66E8" w:rsidRPr="008056A0" w:rsidRDefault="004D66E8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По мере обновления информации, но не реже 1 раза в год</w:t>
            </w:r>
          </w:p>
        </w:tc>
      </w:tr>
      <w:tr w:rsidR="004D66E8" w:rsidRPr="008056A0" w:rsidTr="00C42552">
        <w:tc>
          <w:tcPr>
            <w:tcW w:w="1666" w:type="pct"/>
          </w:tcPr>
          <w:p w:rsidR="004D66E8" w:rsidRPr="008056A0" w:rsidRDefault="004D66E8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Родительские собрания</w:t>
            </w:r>
          </w:p>
        </w:tc>
        <w:tc>
          <w:tcPr>
            <w:tcW w:w="1667" w:type="pct"/>
            <w:tcBorders>
              <w:top w:val="single" w:sz="4" w:space="0" w:color="auto"/>
            </w:tcBorders>
          </w:tcPr>
          <w:p w:rsidR="004D66E8" w:rsidRPr="008056A0" w:rsidRDefault="004D66E8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В соответствии с годовым планом работы</w:t>
            </w:r>
          </w:p>
        </w:tc>
        <w:tc>
          <w:tcPr>
            <w:tcW w:w="1667" w:type="pct"/>
            <w:tcBorders>
              <w:top w:val="single" w:sz="4" w:space="0" w:color="auto"/>
            </w:tcBorders>
          </w:tcPr>
          <w:p w:rsidR="004D66E8" w:rsidRPr="008056A0" w:rsidRDefault="004D66E8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Не реже 1 раза в триместр (четверть)</w:t>
            </w:r>
          </w:p>
        </w:tc>
      </w:tr>
    </w:tbl>
    <w:p w:rsidR="004D66E8" w:rsidRPr="00F71D57" w:rsidRDefault="004D66E8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</w:rPr>
      </w:pPr>
    </w:p>
    <w:p w:rsidR="004D66E8" w:rsidRDefault="004D66E8" w:rsidP="007438B2">
      <w:pPr>
        <w:tabs>
          <w:tab w:val="left" w:pos="6840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>5. Нормативный правовой акт, устанавливающий размер платы (цену, тариф) либо порядок их установления</w:t>
      </w:r>
      <w:r>
        <w:rPr>
          <w:rFonts w:ascii="Times New Roman" w:hAnsi="Times New Roman"/>
        </w:rPr>
        <w:t>:</w:t>
      </w:r>
    </w:p>
    <w:p w:rsidR="004D66E8" w:rsidRPr="00F71D57" w:rsidRDefault="004D66E8" w:rsidP="007438B2">
      <w:pPr>
        <w:tabs>
          <w:tab w:val="left" w:pos="6840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  <w:b/>
        </w:rPr>
      </w:pPr>
      <w:r w:rsidRPr="00F71D57">
        <w:rPr>
          <w:rFonts w:ascii="Times New Roman" w:hAnsi="Times New Roman"/>
        </w:rPr>
        <w:t>муниципальная услуга оказывается бесплатно</w:t>
      </w:r>
      <w:r w:rsidRPr="00F71D57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4D66E8" w:rsidRDefault="004D66E8" w:rsidP="00527B99">
      <w:pPr>
        <w:tabs>
          <w:tab w:val="left" w:pos="6840"/>
          <w:tab w:val="left" w:pos="9540"/>
        </w:tabs>
        <w:spacing w:line="240" w:lineRule="auto"/>
        <w:jc w:val="center"/>
        <w:rPr>
          <w:rFonts w:ascii="Times New Roman" w:hAnsi="Times New Roman"/>
          <w:b/>
        </w:rPr>
      </w:pPr>
      <w:r w:rsidRPr="00F71D57">
        <w:rPr>
          <w:rFonts w:ascii="Times New Roman" w:hAnsi="Times New Roman"/>
          <w:b/>
        </w:rPr>
        <w:t>Раздел 4</w:t>
      </w:r>
    </w:p>
    <w:p w:rsidR="004D66E8" w:rsidRPr="00527B99" w:rsidRDefault="004D66E8" w:rsidP="00527B99">
      <w:pPr>
        <w:tabs>
          <w:tab w:val="left" w:pos="6840"/>
          <w:tab w:val="left" w:pos="9540"/>
        </w:tabs>
        <w:spacing w:after="0" w:line="240" w:lineRule="auto"/>
        <w:rPr>
          <w:rFonts w:ascii="Times New Roman" w:hAnsi="Times New Roman"/>
          <w:b/>
        </w:rPr>
      </w:pPr>
      <w:r w:rsidRPr="00F71D57">
        <w:rPr>
          <w:rFonts w:ascii="Times New Roman" w:hAnsi="Times New Roman"/>
          <w:color w:val="000000"/>
        </w:rPr>
        <w:t xml:space="preserve"> 1. Наименование услуги ___</w:t>
      </w:r>
      <w:r w:rsidRPr="00527B99">
        <w:rPr>
          <w:rFonts w:ascii="Times New Roman" w:hAnsi="Times New Roman"/>
          <w:b/>
          <w:color w:val="000000"/>
          <w:u w:val="single"/>
        </w:rPr>
        <w:t>реализация основных общеобразовательных программ</w:t>
      </w:r>
      <w:r w:rsidRPr="00527B99">
        <w:rPr>
          <w:rFonts w:ascii="Times New Roman" w:hAnsi="Times New Roman"/>
          <w:b/>
          <w:color w:val="000000"/>
        </w:rPr>
        <w:t xml:space="preserve">   </w:t>
      </w:r>
      <w:r w:rsidRPr="00527B99">
        <w:rPr>
          <w:rFonts w:ascii="Times New Roman" w:hAnsi="Times New Roman"/>
          <w:b/>
          <w:color w:val="000000"/>
          <w:u w:val="single"/>
        </w:rPr>
        <w:t>основного общего образования</w:t>
      </w:r>
      <w:r w:rsidRPr="00F71D57">
        <w:rPr>
          <w:rFonts w:ascii="Times New Roman" w:hAnsi="Times New Roman"/>
          <w:color w:val="000000"/>
        </w:rPr>
        <w:t xml:space="preserve">                       </w:t>
      </w:r>
    </w:p>
    <w:p w:rsidR="004D66E8" w:rsidRPr="00F71D57" w:rsidRDefault="004D66E8" w:rsidP="00527B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F71D57">
        <w:rPr>
          <w:rFonts w:ascii="Times New Roman" w:hAnsi="Times New Roman"/>
          <w:color w:val="000000"/>
        </w:rPr>
        <w:t xml:space="preserve"> 2. Категории потребителей услуги  </w:t>
      </w:r>
      <w:r w:rsidRPr="00F71D57">
        <w:rPr>
          <w:rFonts w:ascii="Times New Roman" w:hAnsi="Times New Roman"/>
          <w:color w:val="000000"/>
          <w:u w:val="single"/>
        </w:rPr>
        <w:t>физические лица</w:t>
      </w:r>
      <w:r w:rsidRPr="00F71D57">
        <w:rPr>
          <w:rFonts w:ascii="Times New Roman" w:hAnsi="Times New Roman"/>
          <w:color w:val="000000"/>
        </w:rPr>
        <w:t xml:space="preserve">              </w:t>
      </w:r>
    </w:p>
    <w:p w:rsidR="004D66E8" w:rsidRPr="00F71D57" w:rsidRDefault="004D66E8" w:rsidP="00527B99">
      <w:pPr>
        <w:tabs>
          <w:tab w:val="left" w:pos="6840"/>
          <w:tab w:val="left" w:pos="9540"/>
        </w:tabs>
        <w:spacing w:after="0" w:line="240" w:lineRule="auto"/>
        <w:rPr>
          <w:rFonts w:ascii="Times New Roman" w:hAnsi="Times New Roman"/>
        </w:rPr>
      </w:pPr>
      <w:r w:rsidRPr="00F71D57">
        <w:rPr>
          <w:rFonts w:ascii="Times New Roman" w:hAnsi="Times New Roman"/>
        </w:rPr>
        <w:t>3. Показатели, характеризующие качество и (или) объем (содержание) муниципальной услуги</w:t>
      </w:r>
    </w:p>
    <w:p w:rsidR="004D66E8" w:rsidRPr="00F71D57" w:rsidRDefault="004D66E8" w:rsidP="00527B99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 xml:space="preserve">3.1. Показатели, характеризующие качество муниципальной услуги </w:t>
      </w:r>
    </w:p>
    <w:tbl>
      <w:tblPr>
        <w:tblW w:w="157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3780"/>
        <w:gridCol w:w="1440"/>
        <w:gridCol w:w="1496"/>
        <w:gridCol w:w="1980"/>
        <w:gridCol w:w="3895"/>
      </w:tblGrid>
      <w:tr w:rsidR="004D66E8" w:rsidRPr="008056A0" w:rsidTr="00527B99">
        <w:trPr>
          <w:trHeight w:val="651"/>
        </w:trPr>
        <w:tc>
          <w:tcPr>
            <w:tcW w:w="3168" w:type="dxa"/>
            <w:vMerge w:val="restart"/>
          </w:tcPr>
          <w:p w:rsidR="004D66E8" w:rsidRPr="008056A0" w:rsidRDefault="004D66E8" w:rsidP="00527B99">
            <w:pPr>
              <w:tabs>
                <w:tab w:val="left" w:pos="6840"/>
                <w:tab w:val="left" w:pos="9540"/>
              </w:tabs>
              <w:spacing w:after="0" w:line="240" w:lineRule="auto"/>
              <w:ind w:left="180" w:hanging="180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Показатель, характеризующий содержание муниципальной услуги</w:t>
            </w:r>
          </w:p>
          <w:p w:rsidR="004D66E8" w:rsidRPr="008056A0" w:rsidRDefault="004D66E8" w:rsidP="00527B99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5220" w:type="dxa"/>
            <w:gridSpan w:val="2"/>
            <w:vAlign w:val="center"/>
          </w:tcPr>
          <w:p w:rsidR="004D66E8" w:rsidRPr="008056A0" w:rsidRDefault="004D66E8" w:rsidP="00527B99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Показатель качества муниципальной услуги</w:t>
            </w:r>
          </w:p>
          <w:p w:rsidR="004D66E8" w:rsidRPr="008056A0" w:rsidRDefault="004D66E8" w:rsidP="00527B99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76" w:type="dxa"/>
            <w:gridSpan w:val="2"/>
            <w:vAlign w:val="center"/>
          </w:tcPr>
          <w:p w:rsidR="004D66E8" w:rsidRPr="008056A0" w:rsidRDefault="004D66E8" w:rsidP="00527B99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Значение показателей качества</w:t>
            </w:r>
          </w:p>
          <w:p w:rsidR="004D66E8" w:rsidRPr="008056A0" w:rsidRDefault="004D66E8" w:rsidP="00527B99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муниципальной услуги </w:t>
            </w:r>
          </w:p>
        </w:tc>
        <w:tc>
          <w:tcPr>
            <w:tcW w:w="3895" w:type="dxa"/>
            <w:vMerge w:val="restart"/>
          </w:tcPr>
          <w:p w:rsidR="004D66E8" w:rsidRPr="008056A0" w:rsidRDefault="004D66E8" w:rsidP="00527B99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Источник информации о значении показателя</w:t>
            </w:r>
          </w:p>
          <w:p w:rsidR="004D66E8" w:rsidRPr="008056A0" w:rsidRDefault="004D66E8" w:rsidP="00527B99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(исходные данные для ее расчета)</w:t>
            </w:r>
          </w:p>
        </w:tc>
      </w:tr>
      <w:tr w:rsidR="004D66E8" w:rsidRPr="008056A0" w:rsidTr="00527B99">
        <w:trPr>
          <w:trHeight w:val="689"/>
        </w:trPr>
        <w:tc>
          <w:tcPr>
            <w:tcW w:w="3168" w:type="dxa"/>
            <w:vMerge/>
          </w:tcPr>
          <w:p w:rsidR="004D66E8" w:rsidRPr="008056A0" w:rsidRDefault="004D66E8" w:rsidP="00527B99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78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144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496" w:type="dxa"/>
            <w:vAlign w:val="center"/>
          </w:tcPr>
          <w:p w:rsidR="004D66E8" w:rsidRPr="008056A0" w:rsidRDefault="004D66E8" w:rsidP="001F4F93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текущий финансовый 2016год</w:t>
            </w:r>
          </w:p>
        </w:tc>
        <w:tc>
          <w:tcPr>
            <w:tcW w:w="1980" w:type="dxa"/>
          </w:tcPr>
          <w:p w:rsidR="004D66E8" w:rsidRPr="008056A0" w:rsidRDefault="004D66E8" w:rsidP="00527B99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Очередной финансовый</w:t>
            </w:r>
          </w:p>
          <w:p w:rsidR="004D66E8" w:rsidRPr="008056A0" w:rsidRDefault="004D66E8" w:rsidP="001F4F9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2017 год</w:t>
            </w:r>
          </w:p>
        </w:tc>
        <w:tc>
          <w:tcPr>
            <w:tcW w:w="3895" w:type="dxa"/>
            <w:vMerge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66E8" w:rsidRPr="008056A0" w:rsidTr="00527B99">
        <w:trPr>
          <w:trHeight w:val="433"/>
        </w:trPr>
        <w:tc>
          <w:tcPr>
            <w:tcW w:w="3168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Успеваемость</w:t>
            </w:r>
          </w:p>
        </w:tc>
        <w:tc>
          <w:tcPr>
            <w:tcW w:w="3780" w:type="dxa"/>
          </w:tcPr>
          <w:p w:rsidR="004D66E8" w:rsidRPr="008056A0" w:rsidRDefault="004D66E8" w:rsidP="00F71D57">
            <w:pPr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Удельный вес обучающихся, переведенных в следующий класс</w:t>
            </w:r>
          </w:p>
        </w:tc>
        <w:tc>
          <w:tcPr>
            <w:tcW w:w="1440" w:type="dxa"/>
          </w:tcPr>
          <w:p w:rsidR="004D66E8" w:rsidRPr="008056A0" w:rsidRDefault="004D66E8" w:rsidP="00527B9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496" w:type="dxa"/>
          </w:tcPr>
          <w:p w:rsidR="004D66E8" w:rsidRPr="008056A0" w:rsidRDefault="004D66E8" w:rsidP="00527B99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100</w:t>
            </w:r>
          </w:p>
        </w:tc>
        <w:tc>
          <w:tcPr>
            <w:tcW w:w="1980" w:type="dxa"/>
          </w:tcPr>
          <w:p w:rsidR="004D66E8" w:rsidRPr="008056A0" w:rsidRDefault="004D66E8" w:rsidP="00527B99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100</w:t>
            </w:r>
          </w:p>
        </w:tc>
        <w:tc>
          <w:tcPr>
            <w:tcW w:w="3895" w:type="dxa"/>
            <w:tcBorders>
              <w:top w:val="nil"/>
            </w:tcBorders>
          </w:tcPr>
          <w:p w:rsidR="004D66E8" w:rsidRPr="008056A0" w:rsidRDefault="004D66E8" w:rsidP="00527B99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Решение педагогического совета, отчет по итогам учебного года </w:t>
            </w:r>
          </w:p>
        </w:tc>
      </w:tr>
      <w:tr w:rsidR="004D66E8" w:rsidRPr="008056A0" w:rsidTr="00C42552">
        <w:trPr>
          <w:trHeight w:val="626"/>
        </w:trPr>
        <w:tc>
          <w:tcPr>
            <w:tcW w:w="3168" w:type="dxa"/>
            <w:vMerge w:val="restart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Качество обученности  </w:t>
            </w:r>
          </w:p>
        </w:tc>
        <w:tc>
          <w:tcPr>
            <w:tcW w:w="3780" w:type="dxa"/>
          </w:tcPr>
          <w:p w:rsidR="004D66E8" w:rsidRPr="008056A0" w:rsidRDefault="004D66E8" w:rsidP="00F71D57">
            <w:pPr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Качество знаний </w:t>
            </w:r>
          </w:p>
        </w:tc>
        <w:tc>
          <w:tcPr>
            <w:tcW w:w="1440" w:type="dxa"/>
            <w:vAlign w:val="center"/>
          </w:tcPr>
          <w:p w:rsidR="004D66E8" w:rsidRPr="008056A0" w:rsidRDefault="004D66E8" w:rsidP="00F71D57">
            <w:pPr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496" w:type="dxa"/>
            <w:vAlign w:val="center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23,6</w:t>
            </w:r>
          </w:p>
        </w:tc>
        <w:tc>
          <w:tcPr>
            <w:tcW w:w="198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3895" w:type="dxa"/>
            <w:tcBorders>
              <w:top w:val="nil"/>
            </w:tcBorders>
          </w:tcPr>
          <w:p w:rsidR="004D66E8" w:rsidRPr="008056A0" w:rsidRDefault="004D66E8" w:rsidP="001F4F93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Классные журналы, отчет по итогам учебного года</w:t>
            </w:r>
          </w:p>
        </w:tc>
      </w:tr>
      <w:tr w:rsidR="004D66E8" w:rsidRPr="008056A0" w:rsidTr="001F4F93">
        <w:trPr>
          <w:trHeight w:val="538"/>
        </w:trPr>
        <w:tc>
          <w:tcPr>
            <w:tcW w:w="3168" w:type="dxa"/>
            <w:vMerge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780" w:type="dxa"/>
          </w:tcPr>
          <w:p w:rsidR="004D66E8" w:rsidRPr="008056A0" w:rsidRDefault="004D66E8" w:rsidP="00F71D57">
            <w:pPr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Доля обучающихся – участников Всероссийских, региональных, муниципальных олимпиад</w:t>
            </w:r>
          </w:p>
        </w:tc>
        <w:tc>
          <w:tcPr>
            <w:tcW w:w="1440" w:type="dxa"/>
          </w:tcPr>
          <w:p w:rsidR="004D66E8" w:rsidRPr="008056A0" w:rsidRDefault="004D66E8" w:rsidP="00F71D57">
            <w:pPr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496" w:type="dxa"/>
          </w:tcPr>
          <w:p w:rsidR="004D66E8" w:rsidRPr="008056A0" w:rsidRDefault="004D66E8" w:rsidP="001F4F93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26</w:t>
            </w:r>
          </w:p>
        </w:tc>
        <w:tc>
          <w:tcPr>
            <w:tcW w:w="198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26</w:t>
            </w:r>
          </w:p>
        </w:tc>
        <w:tc>
          <w:tcPr>
            <w:tcW w:w="3895" w:type="dxa"/>
            <w:tcBorders>
              <w:top w:val="nil"/>
            </w:tcBorders>
          </w:tcPr>
          <w:p w:rsidR="004D66E8" w:rsidRPr="008056A0" w:rsidRDefault="004D66E8" w:rsidP="001F4F93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 Заявки на участие</w:t>
            </w:r>
          </w:p>
        </w:tc>
      </w:tr>
      <w:tr w:rsidR="004D66E8" w:rsidRPr="008056A0" w:rsidTr="00B66B60">
        <w:trPr>
          <w:trHeight w:val="2066"/>
        </w:trPr>
        <w:tc>
          <w:tcPr>
            <w:tcW w:w="3168" w:type="dxa"/>
            <w:vMerge/>
          </w:tcPr>
          <w:p w:rsidR="004D66E8" w:rsidRPr="008056A0" w:rsidRDefault="004D66E8" w:rsidP="00527B99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80" w:type="dxa"/>
          </w:tcPr>
          <w:p w:rsidR="004D66E8" w:rsidRPr="008056A0" w:rsidRDefault="004D66E8" w:rsidP="00527B99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Количество обучающихся – победителей и призеров олимпиад по учебным предметам ,научно-практических, исследовательских, мероприятий в сфере образования: </w:t>
            </w:r>
          </w:p>
          <w:p w:rsidR="004D66E8" w:rsidRPr="008056A0" w:rsidRDefault="004D66E8" w:rsidP="00527B99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-Муниципальный уровень</w:t>
            </w:r>
          </w:p>
          <w:p w:rsidR="004D66E8" w:rsidRPr="008056A0" w:rsidRDefault="004D66E8" w:rsidP="00527B99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-Региональный уровень</w:t>
            </w:r>
          </w:p>
          <w:p w:rsidR="004D66E8" w:rsidRPr="008056A0" w:rsidRDefault="004D66E8" w:rsidP="00527B99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-Всероссийский уровень</w:t>
            </w:r>
          </w:p>
        </w:tc>
        <w:tc>
          <w:tcPr>
            <w:tcW w:w="1440" w:type="dxa"/>
          </w:tcPr>
          <w:p w:rsidR="004D66E8" w:rsidRPr="008056A0" w:rsidRDefault="004D66E8" w:rsidP="00527B99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Человек  </w:t>
            </w:r>
          </w:p>
        </w:tc>
        <w:tc>
          <w:tcPr>
            <w:tcW w:w="1496" w:type="dxa"/>
          </w:tcPr>
          <w:p w:rsidR="004D66E8" w:rsidRPr="008056A0" w:rsidRDefault="004D66E8" w:rsidP="00527B9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D66E8" w:rsidRPr="008056A0" w:rsidRDefault="004D66E8" w:rsidP="00527B9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D66E8" w:rsidRPr="008056A0" w:rsidRDefault="004D66E8" w:rsidP="00527B9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D66E8" w:rsidRPr="008056A0" w:rsidRDefault="004D66E8" w:rsidP="00527B9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D66E8" w:rsidRPr="008056A0" w:rsidRDefault="004D66E8" w:rsidP="00527B9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D66E8" w:rsidRPr="008056A0" w:rsidRDefault="004D66E8" w:rsidP="00527B99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0</w:t>
            </w:r>
          </w:p>
          <w:p w:rsidR="004D66E8" w:rsidRPr="008056A0" w:rsidRDefault="004D66E8" w:rsidP="00527B99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0</w:t>
            </w:r>
          </w:p>
          <w:p w:rsidR="004D66E8" w:rsidRPr="008056A0" w:rsidRDefault="004D66E8" w:rsidP="00527B99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14</w:t>
            </w:r>
          </w:p>
          <w:p w:rsidR="004D66E8" w:rsidRPr="008056A0" w:rsidRDefault="004D66E8" w:rsidP="00527B9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0" w:type="dxa"/>
          </w:tcPr>
          <w:p w:rsidR="004D66E8" w:rsidRPr="008056A0" w:rsidRDefault="004D66E8" w:rsidP="00527B9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D66E8" w:rsidRPr="008056A0" w:rsidRDefault="004D66E8" w:rsidP="00527B9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D66E8" w:rsidRPr="008056A0" w:rsidRDefault="004D66E8" w:rsidP="00527B9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D66E8" w:rsidRPr="008056A0" w:rsidRDefault="004D66E8" w:rsidP="00527B9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D66E8" w:rsidRPr="008056A0" w:rsidRDefault="004D66E8" w:rsidP="00527B9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D66E8" w:rsidRPr="008056A0" w:rsidRDefault="004D66E8" w:rsidP="00527B99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4</w:t>
            </w:r>
          </w:p>
          <w:p w:rsidR="004D66E8" w:rsidRPr="008056A0" w:rsidRDefault="004D66E8" w:rsidP="00527B99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0</w:t>
            </w:r>
          </w:p>
          <w:p w:rsidR="004D66E8" w:rsidRPr="008056A0" w:rsidRDefault="004D66E8" w:rsidP="00527B99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14</w:t>
            </w:r>
          </w:p>
        </w:tc>
        <w:tc>
          <w:tcPr>
            <w:tcW w:w="3895" w:type="dxa"/>
            <w:tcBorders>
              <w:top w:val="nil"/>
            </w:tcBorders>
          </w:tcPr>
          <w:p w:rsidR="004D66E8" w:rsidRPr="008056A0" w:rsidRDefault="004D66E8" w:rsidP="00527B99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Дипломы (грамоты), сертификаты </w:t>
            </w:r>
          </w:p>
        </w:tc>
      </w:tr>
      <w:tr w:rsidR="004D66E8" w:rsidRPr="008056A0" w:rsidTr="00C42552">
        <w:trPr>
          <w:trHeight w:val="538"/>
        </w:trPr>
        <w:tc>
          <w:tcPr>
            <w:tcW w:w="3168" w:type="dxa"/>
            <w:vMerge/>
          </w:tcPr>
          <w:p w:rsidR="004D66E8" w:rsidRPr="008056A0" w:rsidRDefault="004D66E8" w:rsidP="00527B99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80" w:type="dxa"/>
          </w:tcPr>
          <w:p w:rsidR="004D66E8" w:rsidRPr="008056A0" w:rsidRDefault="004D66E8" w:rsidP="00527B99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Доля выпускников 9-ых классов, сдавших ОГЭ:</w:t>
            </w:r>
          </w:p>
          <w:p w:rsidR="004D66E8" w:rsidRPr="008056A0" w:rsidRDefault="004D66E8" w:rsidP="00527B99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Русский язык</w:t>
            </w:r>
          </w:p>
          <w:p w:rsidR="004D66E8" w:rsidRPr="008056A0" w:rsidRDefault="004D66E8" w:rsidP="00527B99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Математика </w:t>
            </w:r>
          </w:p>
        </w:tc>
        <w:tc>
          <w:tcPr>
            <w:tcW w:w="1440" w:type="dxa"/>
          </w:tcPr>
          <w:p w:rsidR="004D66E8" w:rsidRPr="008056A0" w:rsidRDefault="004D66E8" w:rsidP="00F71D57">
            <w:pPr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496" w:type="dxa"/>
          </w:tcPr>
          <w:p w:rsidR="004D66E8" w:rsidRPr="008056A0" w:rsidRDefault="004D66E8" w:rsidP="00527B99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66E8" w:rsidRPr="008056A0" w:rsidRDefault="004D66E8" w:rsidP="00527B99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66E8" w:rsidRPr="008056A0" w:rsidRDefault="004D66E8" w:rsidP="00527B99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100</w:t>
            </w:r>
          </w:p>
          <w:p w:rsidR="004D66E8" w:rsidRPr="008056A0" w:rsidRDefault="004D66E8" w:rsidP="00527B99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100</w:t>
            </w:r>
          </w:p>
        </w:tc>
        <w:tc>
          <w:tcPr>
            <w:tcW w:w="198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4D66E8" w:rsidRPr="008056A0" w:rsidRDefault="004D66E8" w:rsidP="00B66B6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100</w:t>
            </w:r>
          </w:p>
          <w:p w:rsidR="004D66E8" w:rsidRPr="008056A0" w:rsidRDefault="004D66E8" w:rsidP="00B66B60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100</w:t>
            </w:r>
          </w:p>
        </w:tc>
        <w:tc>
          <w:tcPr>
            <w:tcW w:w="3895" w:type="dxa"/>
            <w:tcBorders>
              <w:top w:val="nil"/>
            </w:tcBorders>
          </w:tcPr>
          <w:p w:rsidR="004D66E8" w:rsidRPr="008056A0" w:rsidRDefault="004D66E8" w:rsidP="00F71D57">
            <w:pPr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Протоколы  результатов ОГЭ</w:t>
            </w:r>
          </w:p>
        </w:tc>
      </w:tr>
      <w:tr w:rsidR="004D66E8" w:rsidRPr="008056A0" w:rsidTr="00B66B60">
        <w:trPr>
          <w:trHeight w:val="455"/>
        </w:trPr>
        <w:tc>
          <w:tcPr>
            <w:tcW w:w="3168" w:type="dxa"/>
            <w:vMerge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780" w:type="dxa"/>
          </w:tcPr>
          <w:p w:rsidR="004D66E8" w:rsidRPr="008056A0" w:rsidRDefault="004D66E8" w:rsidP="00B66B6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Средний тестовый балл по результатам ОГЭ</w:t>
            </w:r>
          </w:p>
        </w:tc>
        <w:tc>
          <w:tcPr>
            <w:tcW w:w="1440" w:type="dxa"/>
          </w:tcPr>
          <w:p w:rsidR="004D66E8" w:rsidRPr="008056A0" w:rsidRDefault="004D66E8" w:rsidP="00B66B6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Числовой показатель</w:t>
            </w:r>
          </w:p>
        </w:tc>
        <w:tc>
          <w:tcPr>
            <w:tcW w:w="1496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3,2</w:t>
            </w:r>
          </w:p>
        </w:tc>
        <w:tc>
          <w:tcPr>
            <w:tcW w:w="198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3,2</w:t>
            </w:r>
          </w:p>
        </w:tc>
        <w:tc>
          <w:tcPr>
            <w:tcW w:w="3895" w:type="dxa"/>
          </w:tcPr>
          <w:p w:rsidR="004D66E8" w:rsidRPr="008056A0" w:rsidRDefault="004D66E8" w:rsidP="00F71D57">
            <w:pPr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Протоколы  результатов ОГЭ</w:t>
            </w:r>
          </w:p>
        </w:tc>
      </w:tr>
      <w:tr w:rsidR="004D66E8" w:rsidRPr="008056A0" w:rsidTr="00C42552">
        <w:tc>
          <w:tcPr>
            <w:tcW w:w="3168" w:type="dxa"/>
            <w:vMerge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780" w:type="dxa"/>
          </w:tcPr>
          <w:p w:rsidR="004D66E8" w:rsidRPr="008056A0" w:rsidRDefault="004D66E8" w:rsidP="00B66B6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Выполнение учебного плана (количество часов, содержание, лабораторные, практические работы)</w:t>
            </w:r>
          </w:p>
        </w:tc>
        <w:tc>
          <w:tcPr>
            <w:tcW w:w="1440" w:type="dxa"/>
          </w:tcPr>
          <w:p w:rsidR="004D66E8" w:rsidRPr="008056A0" w:rsidRDefault="004D66E8" w:rsidP="00F71D57">
            <w:pPr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496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97</w:t>
            </w:r>
          </w:p>
        </w:tc>
        <w:tc>
          <w:tcPr>
            <w:tcW w:w="198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100</w:t>
            </w:r>
          </w:p>
        </w:tc>
        <w:tc>
          <w:tcPr>
            <w:tcW w:w="3895" w:type="dxa"/>
          </w:tcPr>
          <w:p w:rsidR="004D66E8" w:rsidRPr="008056A0" w:rsidRDefault="004D66E8" w:rsidP="00F71D57">
            <w:pPr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Отчет о выполнении учебных программ</w:t>
            </w:r>
          </w:p>
        </w:tc>
      </w:tr>
      <w:tr w:rsidR="004D66E8" w:rsidRPr="008056A0" w:rsidTr="00C42552">
        <w:tc>
          <w:tcPr>
            <w:tcW w:w="3168" w:type="dxa"/>
            <w:vMerge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780" w:type="dxa"/>
          </w:tcPr>
          <w:p w:rsidR="004D66E8" w:rsidRPr="008056A0" w:rsidRDefault="004D66E8" w:rsidP="00B66B60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Полнота реализации основной общеобразовательной программы основного  общего образования</w:t>
            </w:r>
          </w:p>
        </w:tc>
        <w:tc>
          <w:tcPr>
            <w:tcW w:w="144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496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ind w:left="-164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97</w:t>
            </w:r>
          </w:p>
        </w:tc>
        <w:tc>
          <w:tcPr>
            <w:tcW w:w="198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100</w:t>
            </w:r>
          </w:p>
        </w:tc>
        <w:tc>
          <w:tcPr>
            <w:tcW w:w="3895" w:type="dxa"/>
          </w:tcPr>
          <w:p w:rsidR="004D66E8" w:rsidRPr="008056A0" w:rsidRDefault="004D66E8" w:rsidP="00B66B60">
            <w:pPr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Классные журналы, отчет по итогам учебного года</w:t>
            </w:r>
          </w:p>
        </w:tc>
      </w:tr>
      <w:tr w:rsidR="004D66E8" w:rsidRPr="008056A0" w:rsidTr="00C42552">
        <w:tc>
          <w:tcPr>
            <w:tcW w:w="3168" w:type="dxa"/>
            <w:vMerge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780" w:type="dxa"/>
          </w:tcPr>
          <w:p w:rsidR="004D66E8" w:rsidRPr="008056A0" w:rsidRDefault="004D66E8" w:rsidP="00B66B6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Обеспеченность компьютерной техникой </w:t>
            </w:r>
          </w:p>
        </w:tc>
        <w:tc>
          <w:tcPr>
            <w:tcW w:w="1440" w:type="dxa"/>
          </w:tcPr>
          <w:p w:rsidR="004D66E8" w:rsidRPr="008056A0" w:rsidRDefault="004D66E8" w:rsidP="00B66B6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Кол-во уч-ся на 1 комп.</w:t>
            </w:r>
          </w:p>
        </w:tc>
        <w:tc>
          <w:tcPr>
            <w:tcW w:w="1496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5</w:t>
            </w:r>
          </w:p>
        </w:tc>
        <w:tc>
          <w:tcPr>
            <w:tcW w:w="198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5</w:t>
            </w:r>
          </w:p>
        </w:tc>
        <w:tc>
          <w:tcPr>
            <w:tcW w:w="3895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Результаты самообследования </w:t>
            </w:r>
          </w:p>
        </w:tc>
      </w:tr>
      <w:tr w:rsidR="004D66E8" w:rsidRPr="008056A0" w:rsidTr="00C42552">
        <w:tc>
          <w:tcPr>
            <w:tcW w:w="3168" w:type="dxa"/>
            <w:vMerge w:val="restart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Обеспеченность кадрами (укомплектованность штатов)</w:t>
            </w:r>
          </w:p>
        </w:tc>
        <w:tc>
          <w:tcPr>
            <w:tcW w:w="3780" w:type="dxa"/>
          </w:tcPr>
          <w:p w:rsidR="004D66E8" w:rsidRPr="008056A0" w:rsidRDefault="004D66E8" w:rsidP="00B66B6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Доля педагогов, повышающих квалификацию, прошедших за последние 5 лет курсовую подготовку (в объеме не менее 72 часов)</w:t>
            </w:r>
          </w:p>
        </w:tc>
        <w:tc>
          <w:tcPr>
            <w:tcW w:w="144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496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100</w:t>
            </w:r>
          </w:p>
        </w:tc>
        <w:tc>
          <w:tcPr>
            <w:tcW w:w="198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100</w:t>
            </w:r>
          </w:p>
        </w:tc>
        <w:tc>
          <w:tcPr>
            <w:tcW w:w="3895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Свидетельства (сертификат) о повышении квалификации</w:t>
            </w:r>
          </w:p>
        </w:tc>
      </w:tr>
      <w:tr w:rsidR="004D66E8" w:rsidRPr="008056A0" w:rsidTr="00C42552">
        <w:tc>
          <w:tcPr>
            <w:tcW w:w="3168" w:type="dxa"/>
            <w:vMerge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780" w:type="dxa"/>
          </w:tcPr>
          <w:p w:rsidR="004D66E8" w:rsidRPr="008056A0" w:rsidRDefault="004D66E8" w:rsidP="00B66B6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Доля педагогических работников, имеющих высшую, первую квалификационную категорию</w:t>
            </w:r>
          </w:p>
        </w:tc>
        <w:tc>
          <w:tcPr>
            <w:tcW w:w="1440" w:type="dxa"/>
          </w:tcPr>
          <w:p w:rsidR="004D66E8" w:rsidRPr="008056A0" w:rsidRDefault="004D66E8" w:rsidP="00F71D57">
            <w:pPr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496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75</w:t>
            </w:r>
          </w:p>
        </w:tc>
        <w:tc>
          <w:tcPr>
            <w:tcW w:w="198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75</w:t>
            </w:r>
          </w:p>
        </w:tc>
        <w:tc>
          <w:tcPr>
            <w:tcW w:w="3895" w:type="dxa"/>
          </w:tcPr>
          <w:p w:rsidR="004D66E8" w:rsidRPr="008056A0" w:rsidRDefault="004D66E8" w:rsidP="00F71D57">
            <w:pPr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Тарификационные списки,</w:t>
            </w:r>
          </w:p>
          <w:p w:rsidR="004D66E8" w:rsidRPr="008056A0" w:rsidRDefault="004D66E8" w:rsidP="00B66B60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РИК – 83</w:t>
            </w:r>
          </w:p>
        </w:tc>
      </w:tr>
      <w:tr w:rsidR="004D66E8" w:rsidRPr="008056A0" w:rsidTr="00C42552">
        <w:tc>
          <w:tcPr>
            <w:tcW w:w="3168" w:type="dxa"/>
            <w:vMerge w:val="restart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качество образовательных услуг</w:t>
            </w:r>
          </w:p>
        </w:tc>
        <w:tc>
          <w:tcPr>
            <w:tcW w:w="3780" w:type="dxa"/>
          </w:tcPr>
          <w:p w:rsidR="004D66E8" w:rsidRPr="008056A0" w:rsidRDefault="004D66E8" w:rsidP="00F71D57">
            <w:pPr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Количество обоснованных жалоб </w:t>
            </w:r>
          </w:p>
        </w:tc>
        <w:tc>
          <w:tcPr>
            <w:tcW w:w="1440" w:type="dxa"/>
          </w:tcPr>
          <w:p w:rsidR="004D66E8" w:rsidRPr="008056A0" w:rsidRDefault="004D66E8" w:rsidP="00F71D57">
            <w:pPr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Единиц</w:t>
            </w:r>
          </w:p>
        </w:tc>
        <w:tc>
          <w:tcPr>
            <w:tcW w:w="1496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0</w:t>
            </w:r>
          </w:p>
        </w:tc>
        <w:tc>
          <w:tcPr>
            <w:tcW w:w="198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0</w:t>
            </w:r>
          </w:p>
        </w:tc>
        <w:tc>
          <w:tcPr>
            <w:tcW w:w="3895" w:type="dxa"/>
          </w:tcPr>
          <w:p w:rsidR="004D66E8" w:rsidRPr="008056A0" w:rsidRDefault="004D66E8" w:rsidP="00B66B60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Журнал регистрации жалоб и обращений</w:t>
            </w:r>
          </w:p>
        </w:tc>
      </w:tr>
      <w:tr w:rsidR="004D66E8" w:rsidRPr="008056A0" w:rsidTr="00C42552">
        <w:tc>
          <w:tcPr>
            <w:tcW w:w="3168" w:type="dxa"/>
            <w:vMerge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780" w:type="dxa"/>
          </w:tcPr>
          <w:p w:rsidR="004D66E8" w:rsidRPr="008056A0" w:rsidRDefault="004D66E8" w:rsidP="00B66B60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Доля родителей (законных представителей), удовлетворенных условиями и качеством образования</w:t>
            </w:r>
          </w:p>
        </w:tc>
        <w:tc>
          <w:tcPr>
            <w:tcW w:w="144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496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</w:t>
            </w:r>
          </w:p>
        </w:tc>
        <w:tc>
          <w:tcPr>
            <w:tcW w:w="198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85</w:t>
            </w:r>
          </w:p>
        </w:tc>
        <w:tc>
          <w:tcPr>
            <w:tcW w:w="3895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Результаты социологического опроса</w:t>
            </w:r>
          </w:p>
        </w:tc>
      </w:tr>
    </w:tbl>
    <w:p w:rsidR="004D66E8" w:rsidRPr="00F71D57" w:rsidRDefault="004D66E8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 -  (+/- 5%)</w:t>
      </w:r>
    </w:p>
    <w:p w:rsidR="004D66E8" w:rsidRPr="00F71D57" w:rsidRDefault="004D66E8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 xml:space="preserve">3.2. Показатели, характеризующие объем (содержание) муниципальной услуги </w:t>
      </w:r>
    </w:p>
    <w:tbl>
      <w:tblPr>
        <w:tblW w:w="5021" w:type="pct"/>
        <w:tblLayout w:type="fixed"/>
        <w:tblLook w:val="0000"/>
      </w:tblPr>
      <w:tblGrid>
        <w:gridCol w:w="3190"/>
        <w:gridCol w:w="3433"/>
        <w:gridCol w:w="1372"/>
        <w:gridCol w:w="1630"/>
        <w:gridCol w:w="1422"/>
        <w:gridCol w:w="3801"/>
      </w:tblGrid>
      <w:tr w:rsidR="004D66E8" w:rsidRPr="008056A0" w:rsidTr="00C42552">
        <w:tc>
          <w:tcPr>
            <w:tcW w:w="10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66E8" w:rsidRPr="008056A0" w:rsidRDefault="004D66E8" w:rsidP="00F71D57">
            <w:pPr>
              <w:spacing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Наименование показателя</w:t>
            </w:r>
          </w:p>
        </w:tc>
        <w:tc>
          <w:tcPr>
            <w:tcW w:w="1156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66E8" w:rsidRPr="008056A0" w:rsidRDefault="004D66E8" w:rsidP="00F71D57">
            <w:pPr>
              <w:spacing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</w:p>
        </w:tc>
        <w:tc>
          <w:tcPr>
            <w:tcW w:w="4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6E8" w:rsidRPr="008056A0" w:rsidRDefault="004D66E8" w:rsidP="00F71D57">
            <w:pPr>
              <w:spacing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Единица измерения</w:t>
            </w:r>
          </w:p>
        </w:tc>
        <w:tc>
          <w:tcPr>
            <w:tcW w:w="10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6E8" w:rsidRPr="008056A0" w:rsidRDefault="004D66E8" w:rsidP="00B66B6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Значение показателей объема (содержания) оказываемой муниципальной услуги</w:t>
            </w:r>
          </w:p>
        </w:tc>
        <w:tc>
          <w:tcPr>
            <w:tcW w:w="128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6E8" w:rsidRPr="008056A0" w:rsidRDefault="004D66E8" w:rsidP="00F71D57">
            <w:pPr>
              <w:spacing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 xml:space="preserve">Источник информации о значении показателя </w:t>
            </w:r>
          </w:p>
        </w:tc>
      </w:tr>
      <w:tr w:rsidR="004D66E8" w:rsidRPr="008056A0" w:rsidTr="00B66B60">
        <w:trPr>
          <w:trHeight w:val="723"/>
        </w:trPr>
        <w:tc>
          <w:tcPr>
            <w:tcW w:w="10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D66E8" w:rsidRPr="008056A0" w:rsidRDefault="004D66E8" w:rsidP="00F71D57">
            <w:pPr>
              <w:spacing w:line="240" w:lineRule="auto"/>
              <w:rPr>
                <w:rFonts w:ascii="Times New Roman" w:hAnsi="Times New Roman"/>
                <w:kern w:val="1"/>
                <w:lang w:eastAsia="ar-SA"/>
              </w:rPr>
            </w:pPr>
          </w:p>
        </w:tc>
        <w:tc>
          <w:tcPr>
            <w:tcW w:w="1156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D66E8" w:rsidRPr="008056A0" w:rsidRDefault="004D66E8" w:rsidP="00F71D57">
            <w:pPr>
              <w:spacing w:line="240" w:lineRule="auto"/>
              <w:rPr>
                <w:rFonts w:ascii="Times New Roman" w:hAnsi="Times New Roman"/>
                <w:kern w:val="1"/>
                <w:lang w:eastAsia="ar-SA"/>
              </w:rPr>
            </w:pPr>
          </w:p>
        </w:tc>
        <w:tc>
          <w:tcPr>
            <w:tcW w:w="4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66E8" w:rsidRPr="008056A0" w:rsidRDefault="004D66E8" w:rsidP="00F71D57">
            <w:pPr>
              <w:spacing w:line="240" w:lineRule="auto"/>
              <w:rPr>
                <w:rFonts w:ascii="Times New Roman" w:hAnsi="Times New Roman"/>
                <w:kern w:val="1"/>
                <w:lang w:eastAsia="ar-SA"/>
              </w:rPr>
            </w:pP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6E8" w:rsidRPr="008056A0" w:rsidRDefault="004D66E8" w:rsidP="0038438F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отчетный финансовый 2016 год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6E8" w:rsidRPr="008056A0" w:rsidRDefault="004D66E8" w:rsidP="0038438F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текущий финансовый 2017 год</w:t>
            </w:r>
          </w:p>
        </w:tc>
        <w:tc>
          <w:tcPr>
            <w:tcW w:w="12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66E8" w:rsidRPr="008056A0" w:rsidRDefault="004D66E8" w:rsidP="00F71D57">
            <w:pPr>
              <w:spacing w:line="240" w:lineRule="auto"/>
              <w:rPr>
                <w:rFonts w:ascii="Times New Roman" w:hAnsi="Times New Roman"/>
                <w:kern w:val="1"/>
                <w:lang w:eastAsia="ar-SA"/>
              </w:rPr>
            </w:pPr>
          </w:p>
        </w:tc>
      </w:tr>
      <w:tr w:rsidR="004D66E8" w:rsidRPr="008056A0" w:rsidTr="00C42552">
        <w:trPr>
          <w:trHeight w:val="304"/>
        </w:trPr>
        <w:tc>
          <w:tcPr>
            <w:tcW w:w="107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D66E8" w:rsidRPr="00F71D57" w:rsidRDefault="004D66E8" w:rsidP="00F71D5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Количество обучающихся, получающих муниципальную услугу</w:t>
            </w:r>
          </w:p>
        </w:tc>
        <w:tc>
          <w:tcPr>
            <w:tcW w:w="11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66E8" w:rsidRPr="00F71D57" w:rsidRDefault="004D66E8" w:rsidP="00F71D5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Количество обучающихся,всего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6E8" w:rsidRPr="008056A0" w:rsidRDefault="004D66E8" w:rsidP="00F71D57">
            <w:pPr>
              <w:spacing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чел.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6E8" w:rsidRPr="008056A0" w:rsidRDefault="004D66E8" w:rsidP="00F71D57">
            <w:pPr>
              <w:spacing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82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6E8" w:rsidRPr="008056A0" w:rsidRDefault="004D66E8" w:rsidP="00F71D57">
            <w:pPr>
              <w:spacing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84</w:t>
            </w:r>
          </w:p>
        </w:tc>
        <w:tc>
          <w:tcPr>
            <w:tcW w:w="1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6E8" w:rsidRPr="008056A0" w:rsidRDefault="004D66E8" w:rsidP="00F71D57">
            <w:pPr>
              <w:spacing w:line="240" w:lineRule="auto"/>
              <w:rPr>
                <w:rFonts w:ascii="Times New Roman" w:hAnsi="Times New Roman"/>
                <w:kern w:val="1"/>
                <w:lang w:eastAsia="ar-SA"/>
              </w:rPr>
            </w:pPr>
          </w:p>
        </w:tc>
      </w:tr>
      <w:tr w:rsidR="004D66E8" w:rsidRPr="008056A0" w:rsidTr="00C42552">
        <w:trPr>
          <w:trHeight w:val="304"/>
        </w:trPr>
        <w:tc>
          <w:tcPr>
            <w:tcW w:w="107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D66E8" w:rsidRPr="00F71D57" w:rsidRDefault="004D66E8" w:rsidP="00F71D5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66E8" w:rsidRPr="00F71D57" w:rsidRDefault="004D66E8" w:rsidP="00F71D5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обучающихся, получающих муниципальную услугу(5-9 класс)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6E8" w:rsidRPr="00F71D57" w:rsidRDefault="004D66E8" w:rsidP="00F71D57">
            <w:pPr>
              <w:pStyle w:val="ConsPlusCell"/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:rsidR="004D66E8" w:rsidRPr="008056A0" w:rsidRDefault="004D66E8" w:rsidP="00F71D57">
            <w:pPr>
              <w:spacing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чел.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6E8" w:rsidRPr="008056A0" w:rsidRDefault="004D66E8" w:rsidP="00F71D57">
            <w:pPr>
              <w:spacing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42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6E8" w:rsidRPr="008056A0" w:rsidRDefault="004D66E8" w:rsidP="00F71D57">
            <w:pPr>
              <w:spacing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39</w:t>
            </w:r>
          </w:p>
        </w:tc>
        <w:tc>
          <w:tcPr>
            <w:tcW w:w="1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6E8" w:rsidRPr="008056A0" w:rsidRDefault="004D66E8" w:rsidP="00B66B60">
            <w:pPr>
              <w:spacing w:after="0" w:line="240" w:lineRule="auto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Отчет ОШ-1 «Сведения об учреждении, реализующем программы общего образования»</w:t>
            </w:r>
          </w:p>
        </w:tc>
      </w:tr>
      <w:tr w:rsidR="004D66E8" w:rsidRPr="008056A0" w:rsidTr="00C42552">
        <w:trPr>
          <w:trHeight w:val="304"/>
        </w:trPr>
        <w:tc>
          <w:tcPr>
            <w:tcW w:w="1074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Охват контингента образовательной программой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6E8" w:rsidRPr="008056A0" w:rsidRDefault="004D66E8" w:rsidP="00F71D57">
            <w:pPr>
              <w:spacing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%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6E8" w:rsidRPr="008056A0" w:rsidRDefault="004D66E8" w:rsidP="00F71D57">
            <w:pPr>
              <w:spacing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056A0">
              <w:rPr>
                <w:rFonts w:ascii="Times New Roman" w:hAnsi="Times New Roman"/>
                <w:lang w:eastAsia="ar-SA"/>
              </w:rPr>
              <w:t>100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6E8" w:rsidRPr="008056A0" w:rsidRDefault="004D66E8" w:rsidP="00F71D57">
            <w:pPr>
              <w:spacing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100</w:t>
            </w:r>
          </w:p>
        </w:tc>
        <w:tc>
          <w:tcPr>
            <w:tcW w:w="1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6E8" w:rsidRPr="008056A0" w:rsidRDefault="004D66E8" w:rsidP="00B66B60">
            <w:pPr>
              <w:spacing w:after="0" w:line="240" w:lineRule="auto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Отчет ОШ-1 «Сведения об учреждении, реализующем программы общего образования»</w:t>
            </w:r>
          </w:p>
        </w:tc>
      </w:tr>
      <w:tr w:rsidR="004D66E8" w:rsidRPr="008056A0" w:rsidTr="00C42552">
        <w:trPr>
          <w:trHeight w:val="304"/>
        </w:trPr>
        <w:tc>
          <w:tcPr>
            <w:tcW w:w="107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Средняя наполняемость классов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6E8" w:rsidRPr="008056A0" w:rsidRDefault="004D66E8" w:rsidP="00F71D57">
            <w:pPr>
              <w:spacing w:line="240" w:lineRule="auto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Чел.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6E8" w:rsidRPr="008056A0" w:rsidRDefault="004D66E8" w:rsidP="00F71D57">
            <w:pPr>
              <w:spacing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056A0">
              <w:rPr>
                <w:rFonts w:ascii="Times New Roman" w:hAnsi="Times New Roman"/>
                <w:lang w:eastAsia="ar-SA"/>
              </w:rPr>
              <w:t>8,4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6E8" w:rsidRPr="008056A0" w:rsidRDefault="004D66E8" w:rsidP="00F71D57">
            <w:pPr>
              <w:spacing w:line="240" w:lineRule="auto"/>
              <w:jc w:val="center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7,8</w:t>
            </w:r>
          </w:p>
        </w:tc>
        <w:tc>
          <w:tcPr>
            <w:tcW w:w="1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6E8" w:rsidRPr="008056A0" w:rsidRDefault="004D66E8" w:rsidP="00B66B60">
            <w:pPr>
              <w:spacing w:after="0" w:line="240" w:lineRule="auto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Отчет ОШ-1 «Сведения об учреждении, реализующем программы общего образования»</w:t>
            </w:r>
          </w:p>
        </w:tc>
      </w:tr>
    </w:tbl>
    <w:p w:rsidR="004D66E8" w:rsidRPr="00F71D57" w:rsidRDefault="004D66E8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 –     +/- 5</w:t>
      </w:r>
    </w:p>
    <w:p w:rsidR="004D66E8" w:rsidRPr="00F71D57" w:rsidRDefault="004D66E8" w:rsidP="00F71D57">
      <w:pPr>
        <w:tabs>
          <w:tab w:val="left" w:pos="851"/>
          <w:tab w:val="left" w:pos="993"/>
        </w:tabs>
        <w:spacing w:line="240" w:lineRule="auto"/>
        <w:ind w:firstLine="567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 xml:space="preserve">4. Порядок оказания муниципальной услуги </w:t>
      </w:r>
    </w:p>
    <w:p w:rsidR="004D66E8" w:rsidRPr="00F71D57" w:rsidRDefault="004D66E8" w:rsidP="00F71D57">
      <w:pPr>
        <w:tabs>
          <w:tab w:val="left" w:pos="851"/>
          <w:tab w:val="left" w:pos="993"/>
        </w:tabs>
        <w:spacing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71D57">
        <w:rPr>
          <w:rFonts w:ascii="Times New Roman" w:hAnsi="Times New Roman"/>
          <w:sz w:val="26"/>
          <w:szCs w:val="26"/>
        </w:rPr>
        <w:t xml:space="preserve">Муниципальная услуга оказывается на базе муниципального бюджетного   общеобразовательного учреждения  «Основная общеобразовательная школа с.Увальное Кировского района». Лицо, ответственное за организацию оказания муниципальной услуги: Сунтуфий А.Н. – директор МБОУ «Основная общеобразовательная школа с.Увальное  Кировского района», тел. 8-42-354-26-5-23  </w:t>
      </w:r>
    </w:p>
    <w:p w:rsidR="004D66E8" w:rsidRPr="00F71D57" w:rsidRDefault="004D66E8" w:rsidP="00F71D57">
      <w:pPr>
        <w:tabs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>Характеристика основных действий при оказании услуги:</w:t>
      </w:r>
    </w:p>
    <w:p w:rsidR="004D66E8" w:rsidRPr="00F71D57" w:rsidRDefault="004D66E8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Прием обучающихся в общеобразовательное учреждение.</w:t>
      </w:r>
    </w:p>
    <w:p w:rsidR="004D66E8" w:rsidRPr="00F71D57" w:rsidRDefault="004D66E8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Реализация образовательных программ основного общего образования.</w:t>
      </w:r>
    </w:p>
    <w:p w:rsidR="004D66E8" w:rsidRPr="00F71D57" w:rsidRDefault="004D66E8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Охрана жизни и здоровья обучающихся.</w:t>
      </w:r>
    </w:p>
    <w:p w:rsidR="004D66E8" w:rsidRPr="00F71D57" w:rsidRDefault="004D66E8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Организация воспитательной работы.</w:t>
      </w:r>
    </w:p>
    <w:p w:rsidR="004D66E8" w:rsidRPr="00F71D57" w:rsidRDefault="004D66E8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Взаимодействие с семьями обучающихся.</w:t>
      </w:r>
    </w:p>
    <w:p w:rsidR="004D66E8" w:rsidRPr="00F71D57" w:rsidRDefault="004D66E8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Организация питания обучающихся.</w:t>
      </w:r>
    </w:p>
    <w:p w:rsidR="004D66E8" w:rsidRPr="00F71D57" w:rsidRDefault="004D66E8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Организация текущей и  итоговой аттестации(ГИА)</w:t>
      </w:r>
    </w:p>
    <w:p w:rsidR="004D66E8" w:rsidRPr="00F71D57" w:rsidRDefault="004D66E8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Организация внеурочной деятельности.</w:t>
      </w:r>
    </w:p>
    <w:p w:rsidR="004D66E8" w:rsidRPr="00F71D57" w:rsidRDefault="004D66E8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Организация трудоустройства, оздоровления, отдыха детей в каникулярное время.</w:t>
      </w:r>
    </w:p>
    <w:p w:rsidR="004D66E8" w:rsidRPr="00F71D57" w:rsidRDefault="004D66E8" w:rsidP="00F71D57">
      <w:pPr>
        <w:pStyle w:val="Style1"/>
        <w:widowControl/>
        <w:spacing w:line="240" w:lineRule="auto"/>
        <w:jc w:val="both"/>
      </w:pPr>
    </w:p>
    <w:p w:rsidR="004D66E8" w:rsidRPr="00F71D57" w:rsidRDefault="004D66E8" w:rsidP="00F71D57">
      <w:pPr>
        <w:pStyle w:val="Style1"/>
        <w:widowControl/>
        <w:spacing w:line="240" w:lineRule="auto"/>
        <w:jc w:val="both"/>
        <w:rPr>
          <w:b/>
          <w:bCs/>
          <w:color w:val="000000"/>
          <w:shd w:val="clear" w:color="auto" w:fill="FFFFFF"/>
        </w:rPr>
      </w:pPr>
      <w:r w:rsidRPr="00F71D57">
        <w:t>4.1. Нормативные правовые акты, регулирующие порядок оказания муниципальной услуги</w:t>
      </w:r>
      <w:r w:rsidRPr="00F71D57">
        <w:rPr>
          <w:b/>
          <w:bCs/>
          <w:color w:val="000000"/>
          <w:shd w:val="clear" w:color="auto" w:fill="FFFFFF"/>
        </w:rPr>
        <w:t xml:space="preserve"> </w:t>
      </w:r>
    </w:p>
    <w:p w:rsidR="004D66E8" w:rsidRPr="00F71D57" w:rsidRDefault="004D66E8" w:rsidP="00B66B60">
      <w:pPr>
        <w:pStyle w:val="Style1"/>
        <w:widowControl/>
        <w:spacing w:line="240" w:lineRule="auto"/>
        <w:jc w:val="both"/>
        <w:rPr>
          <w:bCs/>
          <w:color w:val="000000"/>
          <w:shd w:val="clear" w:color="auto" w:fill="FFFFFF"/>
        </w:rPr>
      </w:pPr>
      <w:r w:rsidRPr="00F71D57">
        <w:rPr>
          <w:bCs/>
          <w:color w:val="000000"/>
          <w:shd w:val="clear" w:color="auto" w:fill="FFFFFF"/>
        </w:rPr>
        <w:t>Приказ Министерства образования и науки РФ от 30 августа 2013 г. N 1015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 (с изменениями и дополнениями)</w:t>
      </w:r>
      <w:r>
        <w:rPr>
          <w:bCs/>
          <w:color w:val="000000"/>
          <w:shd w:val="clear" w:color="auto" w:fill="FFFFFF"/>
        </w:rPr>
        <w:t>;</w:t>
      </w:r>
    </w:p>
    <w:p w:rsidR="004D66E8" w:rsidRDefault="004D66E8" w:rsidP="00F71D57">
      <w:pPr>
        <w:pStyle w:val="Style1"/>
        <w:widowControl/>
        <w:spacing w:line="240" w:lineRule="auto"/>
        <w:jc w:val="left"/>
        <w:rPr>
          <w:bCs/>
          <w:color w:val="000000"/>
          <w:shd w:val="clear" w:color="auto" w:fill="FFFFFF"/>
        </w:rPr>
      </w:pPr>
      <w:r w:rsidRPr="00F71D57">
        <w:rPr>
          <w:bCs/>
          <w:color w:val="000000"/>
          <w:shd w:val="clear" w:color="auto" w:fill="FFFFFF"/>
        </w:rPr>
        <w:t>Постановление Главного государственного санитарного врача РФ от 29 декабря 2010 г.N 189"Об утверждении СанПиН 2.4.2.2821-10"Санитарно-эпидемиологические требования к условиям и организации обучения в общеобразовательных учреждениях"(с изменениями и дополнениями)</w:t>
      </w:r>
      <w:r>
        <w:rPr>
          <w:bCs/>
          <w:color w:val="000000"/>
          <w:shd w:val="clear" w:color="auto" w:fill="FFFFFF"/>
        </w:rPr>
        <w:t>;</w:t>
      </w:r>
    </w:p>
    <w:p w:rsidR="004D66E8" w:rsidRDefault="004D66E8" w:rsidP="00B66B60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 xml:space="preserve"> Распоряжение администрации Кировского муниципального района от 14.12.2015 № 343-р  «Об утверждении   перечня муниципальных услуг и работ, оказываемых и выполняемых муниципальными  образовательными учреждениями Кировского муниципального района»;</w:t>
      </w:r>
    </w:p>
    <w:p w:rsidR="004D66E8" w:rsidRDefault="004D66E8" w:rsidP="00B66B60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 xml:space="preserve">Устав </w:t>
      </w:r>
      <w:r w:rsidRPr="00F71D57">
        <w:rPr>
          <w:rFonts w:ascii="Times New Roman" w:hAnsi="Times New Roman"/>
          <w:color w:val="000000"/>
          <w:spacing w:val="-3"/>
        </w:rPr>
        <w:t>муниципального бюджетного</w:t>
      </w:r>
      <w:r w:rsidRPr="00F71D57">
        <w:rPr>
          <w:rFonts w:ascii="Times New Roman" w:hAnsi="Times New Roman"/>
        </w:rPr>
        <w:t xml:space="preserve"> общеобразовательного учреждения «Основная общеобразовательная школа</w:t>
      </w:r>
      <w:r w:rsidRPr="00F71D57">
        <w:rPr>
          <w:rFonts w:ascii="Times New Roman" w:hAnsi="Times New Roman"/>
          <w:sz w:val="26"/>
          <w:szCs w:val="26"/>
        </w:rPr>
        <w:t xml:space="preserve"> с.Увальное </w:t>
      </w:r>
      <w:r w:rsidRPr="00F71D57">
        <w:rPr>
          <w:rFonts w:ascii="Times New Roman" w:hAnsi="Times New Roman"/>
        </w:rPr>
        <w:t xml:space="preserve">Кировского района» </w:t>
      </w:r>
      <w:r>
        <w:rPr>
          <w:rFonts w:ascii="Times New Roman" w:hAnsi="Times New Roman"/>
        </w:rPr>
        <w:t>;</w:t>
      </w:r>
      <w:r w:rsidRPr="00F71D57">
        <w:rPr>
          <w:rFonts w:ascii="Times New Roman" w:hAnsi="Times New Roman"/>
        </w:rPr>
        <w:t>Постановление  администрации  Кировского муниципального района  от 12.12.2014 № 938 «Об утверждении  административного регламента  «Предоставление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 графиках» (с изменениями)</w:t>
      </w:r>
      <w:r>
        <w:rPr>
          <w:rFonts w:ascii="Times New Roman" w:hAnsi="Times New Roman"/>
        </w:rPr>
        <w:t>;</w:t>
      </w:r>
    </w:p>
    <w:p w:rsidR="004D66E8" w:rsidRDefault="004D66E8" w:rsidP="00B66B60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>Постановление  администрации  Кировского муниципального района  от 12.12.2014 № 937 «Об утверждении административного регламента «Предоставление информации о текущей успеваемости учащегося в муниципальной образовательной организации, ведение дневника и журнала успеваемости»  (с изменениями)</w:t>
      </w:r>
      <w:r>
        <w:rPr>
          <w:rFonts w:ascii="Times New Roman" w:hAnsi="Times New Roman"/>
        </w:rPr>
        <w:t>;</w:t>
      </w:r>
    </w:p>
    <w:p w:rsidR="004D66E8" w:rsidRPr="00F71D57" w:rsidRDefault="004D66E8" w:rsidP="00B66B60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 xml:space="preserve">Постановление  администрации  Кировского муниципального района  от 12.12.2014 № 939 «Об утверждении административного регламента  </w:t>
      </w:r>
      <w:r w:rsidRPr="00F71D57">
        <w:rPr>
          <w:rStyle w:val="FontStyle37"/>
          <w:b w:val="0"/>
          <w:bCs/>
          <w:szCs w:val="24"/>
        </w:rPr>
        <w:t>«Предоставление информации об организации общедоступного и бесплатного дошкольного,  начального общего, основного общего, среднего общего образования, а также дополнительного образования в общеобразовательных организациях»</w:t>
      </w:r>
      <w:r w:rsidRPr="00F71D57">
        <w:rPr>
          <w:rFonts w:ascii="Times New Roman" w:hAnsi="Times New Roman"/>
        </w:rPr>
        <w:t xml:space="preserve">  (с изменениями)</w:t>
      </w:r>
    </w:p>
    <w:p w:rsidR="004D66E8" w:rsidRPr="00F71D57" w:rsidRDefault="004D66E8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>4.2. Порядок информирования потенциальных потребителей муниципальной услуги( работы)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26"/>
        <w:gridCol w:w="4930"/>
        <w:gridCol w:w="4930"/>
      </w:tblGrid>
      <w:tr w:rsidR="004D66E8" w:rsidRPr="008056A0" w:rsidTr="00C42552">
        <w:tc>
          <w:tcPr>
            <w:tcW w:w="1666" w:type="pct"/>
            <w:tcBorders>
              <w:bottom w:val="single" w:sz="4" w:space="0" w:color="auto"/>
            </w:tcBorders>
          </w:tcPr>
          <w:p w:rsidR="004D66E8" w:rsidRPr="008056A0" w:rsidRDefault="004D66E8" w:rsidP="00F71D57">
            <w:pPr>
              <w:spacing w:line="240" w:lineRule="auto"/>
              <w:jc w:val="both"/>
              <w:rPr>
                <w:rFonts w:ascii="Times New Roman" w:hAnsi="Times New Roman"/>
                <w:b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b/>
                <w:kern w:val="1"/>
                <w:lang w:eastAsia="ar-SA"/>
              </w:rPr>
              <w:t>Способ информирования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4D66E8" w:rsidRPr="008056A0" w:rsidRDefault="004D66E8" w:rsidP="00F71D57">
            <w:pPr>
              <w:spacing w:line="240" w:lineRule="auto"/>
              <w:jc w:val="both"/>
              <w:rPr>
                <w:rFonts w:ascii="Times New Roman" w:hAnsi="Times New Roman"/>
                <w:b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b/>
                <w:kern w:val="1"/>
                <w:lang w:eastAsia="ar-SA"/>
              </w:rPr>
              <w:t>Состав размещаемой (доводимой) информации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4D66E8" w:rsidRPr="008056A0" w:rsidRDefault="004D66E8" w:rsidP="00F71D57">
            <w:pPr>
              <w:spacing w:line="240" w:lineRule="auto"/>
              <w:jc w:val="both"/>
              <w:rPr>
                <w:rFonts w:ascii="Times New Roman" w:hAnsi="Times New Roman"/>
                <w:b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b/>
                <w:kern w:val="1"/>
                <w:lang w:eastAsia="ar-SA"/>
              </w:rPr>
              <w:t>Частота обновления информации</w:t>
            </w:r>
          </w:p>
        </w:tc>
      </w:tr>
      <w:tr w:rsidR="004D66E8" w:rsidRPr="008056A0" w:rsidTr="00C42552">
        <w:tc>
          <w:tcPr>
            <w:tcW w:w="1666" w:type="pct"/>
          </w:tcPr>
          <w:p w:rsidR="004D66E8" w:rsidRPr="008056A0" w:rsidRDefault="004D66E8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Официальный сайт учреждения           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4D66E8" w:rsidRPr="008056A0" w:rsidRDefault="004D66E8" w:rsidP="00B66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В соответствии  с действующим законодательством 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4D66E8" w:rsidRPr="008056A0" w:rsidRDefault="004D66E8" w:rsidP="00B66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По мере обновления информации, не реже 1 раза в 2 недели</w:t>
            </w:r>
          </w:p>
        </w:tc>
      </w:tr>
      <w:tr w:rsidR="004D66E8" w:rsidRPr="008056A0" w:rsidTr="00C42552">
        <w:tc>
          <w:tcPr>
            <w:tcW w:w="1666" w:type="pct"/>
          </w:tcPr>
          <w:p w:rsidR="004D66E8" w:rsidRPr="008056A0" w:rsidRDefault="004D66E8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Информационные стенды в учреждении</w:t>
            </w:r>
          </w:p>
        </w:tc>
        <w:tc>
          <w:tcPr>
            <w:tcW w:w="1667" w:type="pct"/>
            <w:tcBorders>
              <w:top w:val="single" w:sz="4" w:space="0" w:color="auto"/>
              <w:bottom w:val="single" w:sz="4" w:space="0" w:color="auto"/>
            </w:tcBorders>
          </w:tcPr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Режим работы учреждения;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календарный график;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расписание уроков, кружков, секций;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информация о промежуточной  и итоговой аттестации;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копии учредительных документов (лицензия, свидетельство о государственной аккредитации,  выписка из Устава);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информация о формах обучения;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контактная информация учреждения;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контактная информация вышестоящих организаций;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перечень дополнительных услуг, перечень платных услуг;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правила приема в учреждение;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информация о педагогическом коллективе учреждения;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приемные часы администрации учреждения.</w:t>
            </w:r>
          </w:p>
        </w:tc>
        <w:tc>
          <w:tcPr>
            <w:tcW w:w="1667" w:type="pct"/>
            <w:tcBorders>
              <w:top w:val="single" w:sz="4" w:space="0" w:color="auto"/>
              <w:bottom w:val="single" w:sz="4" w:space="0" w:color="auto"/>
            </w:tcBorders>
          </w:tcPr>
          <w:p w:rsidR="004D66E8" w:rsidRPr="008056A0" w:rsidRDefault="004D66E8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По мере обновления информации, но не реже 1 раза в год</w:t>
            </w:r>
          </w:p>
        </w:tc>
      </w:tr>
      <w:tr w:rsidR="004D66E8" w:rsidRPr="008056A0" w:rsidTr="00C42552">
        <w:tc>
          <w:tcPr>
            <w:tcW w:w="1666" w:type="pct"/>
          </w:tcPr>
          <w:p w:rsidR="004D66E8" w:rsidRPr="008056A0" w:rsidRDefault="004D66E8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Родительские собрания</w:t>
            </w:r>
          </w:p>
        </w:tc>
        <w:tc>
          <w:tcPr>
            <w:tcW w:w="1667" w:type="pct"/>
            <w:tcBorders>
              <w:top w:val="single" w:sz="4" w:space="0" w:color="auto"/>
            </w:tcBorders>
          </w:tcPr>
          <w:p w:rsidR="004D66E8" w:rsidRPr="008056A0" w:rsidRDefault="004D66E8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В соответствии с годовым планом работы</w:t>
            </w:r>
          </w:p>
        </w:tc>
        <w:tc>
          <w:tcPr>
            <w:tcW w:w="1667" w:type="pct"/>
            <w:tcBorders>
              <w:top w:val="single" w:sz="4" w:space="0" w:color="auto"/>
            </w:tcBorders>
          </w:tcPr>
          <w:p w:rsidR="004D66E8" w:rsidRPr="008056A0" w:rsidRDefault="004D66E8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Не реже 1 раза в триместр (четверть)</w:t>
            </w:r>
          </w:p>
        </w:tc>
      </w:tr>
    </w:tbl>
    <w:p w:rsidR="004D66E8" w:rsidRPr="00F71D57" w:rsidRDefault="004D66E8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>5. Нормативный правовой акт, устанавливающий размер платы (цену, тариф) либо порядок их установления</w:t>
      </w:r>
    </w:p>
    <w:p w:rsidR="004D66E8" w:rsidRPr="00F71D57" w:rsidRDefault="004D66E8" w:rsidP="00B57F92">
      <w:pPr>
        <w:tabs>
          <w:tab w:val="left" w:pos="6840"/>
          <w:tab w:val="left" w:pos="9540"/>
        </w:tabs>
        <w:spacing w:line="240" w:lineRule="auto"/>
        <w:ind w:firstLine="709"/>
        <w:jc w:val="both"/>
        <w:rPr>
          <w:rFonts w:ascii="Times New Roman" w:hAnsi="Times New Roman"/>
          <w:b/>
        </w:rPr>
      </w:pPr>
      <w:r w:rsidRPr="00F71D57">
        <w:rPr>
          <w:rFonts w:ascii="Times New Roman" w:hAnsi="Times New Roman"/>
          <w:u w:val="single"/>
        </w:rPr>
        <w:t>муниципальная услуга оказывается бесплатно</w:t>
      </w:r>
      <w:r w:rsidRPr="00F71D57">
        <w:rPr>
          <w:rFonts w:ascii="Times New Roman" w:hAnsi="Times New Roman"/>
          <w:b/>
        </w:rPr>
        <w:t xml:space="preserve">                                                                                     </w:t>
      </w:r>
    </w:p>
    <w:p w:rsidR="004D66E8" w:rsidRPr="00F71D57" w:rsidRDefault="004D66E8" w:rsidP="00F71D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</w:rPr>
      </w:pPr>
      <w:r w:rsidRPr="00F71D57">
        <w:rPr>
          <w:rFonts w:ascii="Times New Roman" w:hAnsi="Times New Roman"/>
          <w:b/>
          <w:bCs/>
        </w:rPr>
        <w:t>Часть 2. Сведения о выполняемых работах</w:t>
      </w:r>
    </w:p>
    <w:p w:rsidR="004D66E8" w:rsidRPr="00F71D57" w:rsidRDefault="004D66E8" w:rsidP="00F71D57">
      <w:pPr>
        <w:tabs>
          <w:tab w:val="left" w:pos="6840"/>
          <w:tab w:val="left" w:pos="9540"/>
        </w:tabs>
        <w:spacing w:line="240" w:lineRule="auto"/>
        <w:jc w:val="center"/>
        <w:rPr>
          <w:rFonts w:ascii="Times New Roman" w:hAnsi="Times New Roman"/>
        </w:rPr>
      </w:pPr>
      <w:r w:rsidRPr="00F71D57">
        <w:rPr>
          <w:rFonts w:ascii="Times New Roman" w:hAnsi="Times New Roman"/>
          <w:b/>
        </w:rPr>
        <w:t>Раздел 1.</w:t>
      </w:r>
      <w:r w:rsidRPr="00F71D57">
        <w:rPr>
          <w:rFonts w:ascii="Times New Roman" w:hAnsi="Times New Roman"/>
        </w:rPr>
        <w:t xml:space="preserve">                   </w:t>
      </w:r>
    </w:p>
    <w:p w:rsidR="004D66E8" w:rsidRPr="00F71D57" w:rsidRDefault="004D66E8" w:rsidP="00C756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F71D57">
        <w:rPr>
          <w:rFonts w:ascii="Times New Roman" w:hAnsi="Times New Roman"/>
          <w:color w:val="000000"/>
          <w:sz w:val="28"/>
          <w:szCs w:val="28"/>
        </w:rPr>
        <w:t>1. Наименование муниципальной работы</w:t>
      </w:r>
      <w:r w:rsidRPr="00F71D57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F71D57">
        <w:rPr>
          <w:rFonts w:ascii="Times New Roman" w:hAnsi="Times New Roman"/>
          <w:b/>
          <w:sz w:val="28"/>
          <w:szCs w:val="28"/>
          <w:u w:val="single"/>
        </w:rPr>
        <w:t>организация отдыха обучающихся</w:t>
      </w:r>
      <w:r w:rsidRPr="00F71D57"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   </w:t>
      </w:r>
    </w:p>
    <w:p w:rsidR="004D66E8" w:rsidRPr="00F71D57" w:rsidRDefault="004D66E8" w:rsidP="00C756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F71D57">
        <w:rPr>
          <w:rFonts w:ascii="Times New Roman" w:hAnsi="Times New Roman"/>
          <w:color w:val="000000"/>
        </w:rPr>
        <w:t xml:space="preserve">2. Категории потребителей  </w:t>
      </w:r>
      <w:r w:rsidRPr="00F71D57">
        <w:rPr>
          <w:rFonts w:ascii="Times New Roman" w:hAnsi="Times New Roman"/>
          <w:color w:val="000000"/>
          <w:u w:val="single"/>
        </w:rPr>
        <w:t>физические лица</w:t>
      </w:r>
      <w:r w:rsidRPr="00F71D57">
        <w:rPr>
          <w:rFonts w:ascii="Times New Roman" w:hAnsi="Times New Roman"/>
          <w:color w:val="000000"/>
        </w:rPr>
        <w:t xml:space="preserve">   </w:t>
      </w:r>
    </w:p>
    <w:p w:rsidR="004D66E8" w:rsidRPr="00F71D57" w:rsidRDefault="004D66E8" w:rsidP="00C75615">
      <w:pPr>
        <w:tabs>
          <w:tab w:val="left" w:pos="6840"/>
          <w:tab w:val="left" w:pos="9540"/>
        </w:tabs>
        <w:spacing w:after="0" w:line="240" w:lineRule="auto"/>
        <w:rPr>
          <w:rFonts w:ascii="Times New Roman" w:hAnsi="Times New Roman"/>
        </w:rPr>
      </w:pPr>
      <w:r w:rsidRPr="00F71D57">
        <w:rPr>
          <w:rFonts w:ascii="Times New Roman" w:hAnsi="Times New Roman"/>
        </w:rPr>
        <w:t>3. Показатели, характеризующие качество и (или) объем (содержание) выполненной  работы</w:t>
      </w:r>
    </w:p>
    <w:p w:rsidR="004D66E8" w:rsidRPr="00F71D57" w:rsidRDefault="004D66E8" w:rsidP="00C75615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 xml:space="preserve"> 3.1. Показатели, характеризующие качество выполненной  работы</w:t>
      </w:r>
    </w:p>
    <w:p w:rsidR="004D66E8" w:rsidRPr="00F71D57" w:rsidRDefault="004D66E8" w:rsidP="00C75615">
      <w:pPr>
        <w:tabs>
          <w:tab w:val="left" w:pos="6840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5580"/>
        <w:gridCol w:w="1620"/>
        <w:gridCol w:w="1620"/>
        <w:gridCol w:w="1620"/>
        <w:gridCol w:w="1800"/>
      </w:tblGrid>
      <w:tr w:rsidR="004D66E8" w:rsidRPr="008056A0" w:rsidTr="0038438F">
        <w:trPr>
          <w:trHeight w:val="489"/>
        </w:trPr>
        <w:tc>
          <w:tcPr>
            <w:tcW w:w="3168" w:type="dxa"/>
            <w:vMerge w:val="restart"/>
            <w:vAlign w:val="center"/>
          </w:tcPr>
          <w:p w:rsidR="004D66E8" w:rsidRPr="008056A0" w:rsidRDefault="004D66E8" w:rsidP="00C7561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Наименование работы</w:t>
            </w:r>
          </w:p>
        </w:tc>
        <w:tc>
          <w:tcPr>
            <w:tcW w:w="7200" w:type="dxa"/>
            <w:gridSpan w:val="2"/>
            <w:vAlign w:val="center"/>
          </w:tcPr>
          <w:p w:rsidR="004D66E8" w:rsidRPr="008056A0" w:rsidRDefault="004D66E8" w:rsidP="00C7561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Показатель качества работы</w:t>
            </w:r>
          </w:p>
          <w:p w:rsidR="004D66E8" w:rsidRPr="008056A0" w:rsidRDefault="004D66E8" w:rsidP="00C7561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40" w:type="dxa"/>
            <w:gridSpan w:val="2"/>
          </w:tcPr>
          <w:p w:rsidR="004D66E8" w:rsidRPr="008056A0" w:rsidRDefault="004D66E8" w:rsidP="0038438F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Значение показателей качества</w:t>
            </w:r>
          </w:p>
          <w:p w:rsidR="004D66E8" w:rsidRPr="008056A0" w:rsidRDefault="004D66E8" w:rsidP="0038438F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работы</w:t>
            </w:r>
          </w:p>
        </w:tc>
        <w:tc>
          <w:tcPr>
            <w:tcW w:w="1800" w:type="dxa"/>
            <w:vMerge w:val="restart"/>
            <w:vAlign w:val="center"/>
          </w:tcPr>
          <w:p w:rsidR="004D66E8" w:rsidRPr="008056A0" w:rsidRDefault="004D66E8" w:rsidP="00C75615">
            <w:pPr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Источник информации о  значении показателя</w:t>
            </w:r>
          </w:p>
        </w:tc>
      </w:tr>
      <w:tr w:rsidR="004D66E8" w:rsidRPr="008056A0" w:rsidTr="0038438F">
        <w:trPr>
          <w:trHeight w:val="272"/>
        </w:trPr>
        <w:tc>
          <w:tcPr>
            <w:tcW w:w="3168" w:type="dxa"/>
            <w:vMerge/>
          </w:tcPr>
          <w:p w:rsidR="004D66E8" w:rsidRPr="008056A0" w:rsidRDefault="004D66E8" w:rsidP="00C75615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58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162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620" w:type="dxa"/>
            <w:vAlign w:val="center"/>
          </w:tcPr>
          <w:p w:rsidR="004D66E8" w:rsidRPr="008056A0" w:rsidRDefault="004D66E8" w:rsidP="0038438F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Отчётный финансовый 2016год</w:t>
            </w:r>
          </w:p>
        </w:tc>
        <w:tc>
          <w:tcPr>
            <w:tcW w:w="1620" w:type="dxa"/>
          </w:tcPr>
          <w:p w:rsidR="004D66E8" w:rsidRPr="008056A0" w:rsidRDefault="004D66E8" w:rsidP="00C7561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Текущий </w:t>
            </w:r>
          </w:p>
          <w:p w:rsidR="004D66E8" w:rsidRPr="008056A0" w:rsidRDefault="004D66E8" w:rsidP="00C7561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финансовый</w:t>
            </w:r>
          </w:p>
          <w:p w:rsidR="004D66E8" w:rsidRPr="008056A0" w:rsidRDefault="004D66E8" w:rsidP="00C7561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2017год</w:t>
            </w:r>
          </w:p>
        </w:tc>
        <w:tc>
          <w:tcPr>
            <w:tcW w:w="1800" w:type="dxa"/>
            <w:vMerge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66E8" w:rsidRPr="008056A0" w:rsidTr="00C75615">
        <w:trPr>
          <w:trHeight w:val="631"/>
        </w:trPr>
        <w:tc>
          <w:tcPr>
            <w:tcW w:w="3168" w:type="dxa"/>
            <w:vMerge w:val="restart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организация отдыха обучающихся</w:t>
            </w:r>
            <w:r w:rsidRPr="008056A0">
              <w:rPr>
                <w:rFonts w:ascii="Times New Roman" w:hAnsi="Times New Roman"/>
                <w:color w:val="000000"/>
              </w:rPr>
              <w:t xml:space="preserve">   </w:t>
            </w:r>
          </w:p>
        </w:tc>
        <w:tc>
          <w:tcPr>
            <w:tcW w:w="5580" w:type="dxa"/>
          </w:tcPr>
          <w:p w:rsidR="004D66E8" w:rsidRPr="008056A0" w:rsidRDefault="004D66E8" w:rsidP="00C75615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Формы отдыха (пришкольный лагерь с дневным пребыванием, загородный лагерь, туристический лагерь, спортивный лагерь и др.)</w:t>
            </w:r>
          </w:p>
        </w:tc>
        <w:tc>
          <w:tcPr>
            <w:tcW w:w="162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ед</w:t>
            </w:r>
          </w:p>
        </w:tc>
        <w:tc>
          <w:tcPr>
            <w:tcW w:w="162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ind w:left="-164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</w:t>
            </w:r>
          </w:p>
        </w:tc>
        <w:tc>
          <w:tcPr>
            <w:tcW w:w="162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</w:t>
            </w:r>
          </w:p>
        </w:tc>
        <w:tc>
          <w:tcPr>
            <w:tcW w:w="1800" w:type="dxa"/>
          </w:tcPr>
          <w:p w:rsidR="004D66E8" w:rsidRPr="008056A0" w:rsidRDefault="004D66E8" w:rsidP="00C7561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Результаты самообследования</w:t>
            </w:r>
          </w:p>
        </w:tc>
      </w:tr>
      <w:tr w:rsidR="004D66E8" w:rsidRPr="008056A0" w:rsidTr="00C42552">
        <w:tc>
          <w:tcPr>
            <w:tcW w:w="3168" w:type="dxa"/>
            <w:vMerge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580" w:type="dxa"/>
          </w:tcPr>
          <w:p w:rsidR="004D66E8" w:rsidRPr="008056A0" w:rsidRDefault="004D66E8" w:rsidP="00C75615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162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62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100</w:t>
            </w:r>
          </w:p>
        </w:tc>
        <w:tc>
          <w:tcPr>
            <w:tcW w:w="162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100</w:t>
            </w:r>
          </w:p>
        </w:tc>
        <w:tc>
          <w:tcPr>
            <w:tcW w:w="180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Социол. опрос</w:t>
            </w:r>
          </w:p>
        </w:tc>
      </w:tr>
      <w:tr w:rsidR="004D66E8" w:rsidRPr="008056A0" w:rsidTr="00C42552">
        <w:tc>
          <w:tcPr>
            <w:tcW w:w="3168" w:type="dxa"/>
            <w:vMerge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58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Количество  обоснованных жалоб потребителей на качество реализуемых программ</w:t>
            </w:r>
          </w:p>
        </w:tc>
        <w:tc>
          <w:tcPr>
            <w:tcW w:w="162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ед</w:t>
            </w:r>
          </w:p>
        </w:tc>
        <w:tc>
          <w:tcPr>
            <w:tcW w:w="162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0</w:t>
            </w:r>
          </w:p>
        </w:tc>
        <w:tc>
          <w:tcPr>
            <w:tcW w:w="162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0</w:t>
            </w:r>
          </w:p>
        </w:tc>
        <w:tc>
          <w:tcPr>
            <w:tcW w:w="1800" w:type="dxa"/>
          </w:tcPr>
          <w:p w:rsidR="004D66E8" w:rsidRPr="008056A0" w:rsidRDefault="004D66E8" w:rsidP="00C7561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Журнал регистрации обращений</w:t>
            </w:r>
          </w:p>
        </w:tc>
      </w:tr>
    </w:tbl>
    <w:p w:rsidR="004D66E8" w:rsidRPr="00F71D57" w:rsidRDefault="004D66E8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  <w:u w:val="single"/>
        </w:rPr>
      </w:pPr>
      <w:r w:rsidRPr="00F71D57">
        <w:rPr>
          <w:rFonts w:ascii="Times New Roman" w:hAnsi="Times New Roman"/>
        </w:rPr>
        <w:t xml:space="preserve">Допустимые (возможные) отклонения от установленных показателей качества муниципальной услуги( работы), в пределах которых муниципальное задание считается выполненным (процентов)    </w:t>
      </w:r>
      <w:r w:rsidRPr="00F71D57">
        <w:rPr>
          <w:rFonts w:ascii="Times New Roman" w:hAnsi="Times New Roman"/>
          <w:u w:val="single"/>
        </w:rPr>
        <w:t>+/- 5 %</w:t>
      </w:r>
    </w:p>
    <w:p w:rsidR="004D66E8" w:rsidRPr="00F71D57" w:rsidRDefault="004D66E8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>3.2. Показатели, характеризующие объем (содержание) муниципальной работы</w:t>
      </w: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80"/>
        <w:gridCol w:w="4788"/>
        <w:gridCol w:w="1440"/>
        <w:gridCol w:w="1620"/>
        <w:gridCol w:w="1800"/>
        <w:gridCol w:w="1980"/>
      </w:tblGrid>
      <w:tr w:rsidR="004D66E8" w:rsidRPr="008056A0" w:rsidTr="00C75615">
        <w:trPr>
          <w:trHeight w:val="479"/>
        </w:trPr>
        <w:tc>
          <w:tcPr>
            <w:tcW w:w="3780" w:type="dxa"/>
            <w:vMerge w:val="restart"/>
            <w:vAlign w:val="center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Наименование работы</w:t>
            </w:r>
          </w:p>
        </w:tc>
        <w:tc>
          <w:tcPr>
            <w:tcW w:w="6228" w:type="dxa"/>
            <w:gridSpan w:val="2"/>
          </w:tcPr>
          <w:p w:rsidR="004D66E8" w:rsidRPr="008056A0" w:rsidRDefault="004D66E8" w:rsidP="00C75615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Показатель объема  работы</w:t>
            </w:r>
          </w:p>
        </w:tc>
        <w:tc>
          <w:tcPr>
            <w:tcW w:w="5400" w:type="dxa"/>
            <w:gridSpan w:val="3"/>
          </w:tcPr>
          <w:p w:rsidR="004D66E8" w:rsidRPr="008056A0" w:rsidRDefault="004D66E8" w:rsidP="00C7561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Значение показателей объема</w:t>
            </w:r>
          </w:p>
          <w:p w:rsidR="004D66E8" w:rsidRPr="008056A0" w:rsidRDefault="004D66E8" w:rsidP="00C7561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услуги</w:t>
            </w:r>
          </w:p>
        </w:tc>
      </w:tr>
      <w:tr w:rsidR="004D66E8" w:rsidRPr="008056A0" w:rsidTr="00C75615">
        <w:trPr>
          <w:trHeight w:val="954"/>
        </w:trPr>
        <w:tc>
          <w:tcPr>
            <w:tcW w:w="3780" w:type="dxa"/>
            <w:vMerge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88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1440" w:type="dxa"/>
          </w:tcPr>
          <w:p w:rsidR="004D66E8" w:rsidRPr="008056A0" w:rsidRDefault="004D66E8" w:rsidP="00C7561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620" w:type="dxa"/>
          </w:tcPr>
          <w:p w:rsidR="004D66E8" w:rsidRPr="008056A0" w:rsidRDefault="004D66E8" w:rsidP="00C7561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Отчётный финансовый 2016год</w:t>
            </w:r>
          </w:p>
        </w:tc>
        <w:tc>
          <w:tcPr>
            <w:tcW w:w="1800" w:type="dxa"/>
          </w:tcPr>
          <w:p w:rsidR="004D66E8" w:rsidRPr="008056A0" w:rsidRDefault="004D66E8" w:rsidP="00C7561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Текущий </w:t>
            </w:r>
          </w:p>
          <w:p w:rsidR="004D66E8" w:rsidRPr="008056A0" w:rsidRDefault="004D66E8" w:rsidP="00C75615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финансовый</w:t>
            </w:r>
          </w:p>
          <w:p w:rsidR="004D66E8" w:rsidRPr="008056A0" w:rsidRDefault="004D66E8" w:rsidP="0038438F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2017 год</w:t>
            </w:r>
          </w:p>
        </w:tc>
        <w:tc>
          <w:tcPr>
            <w:tcW w:w="1980" w:type="dxa"/>
          </w:tcPr>
          <w:p w:rsidR="004D66E8" w:rsidRPr="008056A0" w:rsidRDefault="004D66E8" w:rsidP="00C756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Источник информации о  значении показателя</w:t>
            </w:r>
          </w:p>
        </w:tc>
      </w:tr>
      <w:tr w:rsidR="004D66E8" w:rsidRPr="008056A0" w:rsidTr="00C42552">
        <w:tc>
          <w:tcPr>
            <w:tcW w:w="3780" w:type="dxa"/>
            <w:vMerge w:val="restart"/>
          </w:tcPr>
          <w:p w:rsidR="004D66E8" w:rsidRPr="00F71D57" w:rsidRDefault="004D66E8" w:rsidP="00F71D5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sz w:val="24"/>
                <w:szCs w:val="24"/>
              </w:rPr>
              <w:t>организация отдыха обучающихся</w:t>
            </w:r>
            <w:r w:rsidRPr="00F71D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4788" w:type="dxa"/>
          </w:tcPr>
          <w:p w:rsidR="004D66E8" w:rsidRPr="008056A0" w:rsidRDefault="004D66E8" w:rsidP="00C75615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Доля обучающихся, охваченных всеми видами каникулярного отдыха (включая за родит. плату)</w:t>
            </w:r>
          </w:p>
        </w:tc>
        <w:tc>
          <w:tcPr>
            <w:tcW w:w="144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62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ind w:left="-164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19</w:t>
            </w:r>
          </w:p>
        </w:tc>
        <w:tc>
          <w:tcPr>
            <w:tcW w:w="180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23</w:t>
            </w:r>
          </w:p>
        </w:tc>
        <w:tc>
          <w:tcPr>
            <w:tcW w:w="198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056A0">
              <w:rPr>
                <w:rFonts w:ascii="Times New Roman" w:hAnsi="Times New Roman"/>
              </w:rPr>
              <w:t>Результаты самообследования</w:t>
            </w:r>
          </w:p>
        </w:tc>
      </w:tr>
      <w:tr w:rsidR="004D66E8" w:rsidRPr="008056A0" w:rsidTr="00C42552">
        <w:tc>
          <w:tcPr>
            <w:tcW w:w="3780" w:type="dxa"/>
            <w:vMerge/>
          </w:tcPr>
          <w:p w:rsidR="004D66E8" w:rsidRPr="00F71D57" w:rsidRDefault="004D66E8" w:rsidP="00F71D5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:rsidR="004D66E8" w:rsidRPr="008056A0" w:rsidRDefault="004D66E8" w:rsidP="00C75615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количество обучающихся,  отдохнувших в пришкольном  лагере</w:t>
            </w:r>
          </w:p>
        </w:tc>
        <w:tc>
          <w:tcPr>
            <w:tcW w:w="144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Чел.</w:t>
            </w:r>
          </w:p>
        </w:tc>
        <w:tc>
          <w:tcPr>
            <w:tcW w:w="162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ind w:left="-164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20</w:t>
            </w:r>
          </w:p>
        </w:tc>
        <w:tc>
          <w:tcPr>
            <w:tcW w:w="180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20</w:t>
            </w:r>
          </w:p>
        </w:tc>
        <w:tc>
          <w:tcPr>
            <w:tcW w:w="1980" w:type="dxa"/>
          </w:tcPr>
          <w:p w:rsidR="004D66E8" w:rsidRPr="008056A0" w:rsidRDefault="004D66E8" w:rsidP="00FB41EF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Результаты самообследования</w:t>
            </w:r>
          </w:p>
        </w:tc>
      </w:tr>
      <w:tr w:rsidR="004D66E8" w:rsidRPr="008056A0" w:rsidTr="00C42552">
        <w:tc>
          <w:tcPr>
            <w:tcW w:w="3780" w:type="dxa"/>
            <w:vMerge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88" w:type="dxa"/>
          </w:tcPr>
          <w:p w:rsidR="004D66E8" w:rsidRPr="008056A0" w:rsidRDefault="004D66E8" w:rsidP="00FB41EF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Количество(доля) учащихся, в возрасте 14-18 лет, трудоустроенных в период каникул</w:t>
            </w:r>
          </w:p>
        </w:tc>
        <w:tc>
          <w:tcPr>
            <w:tcW w:w="144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Чел./%</w:t>
            </w:r>
          </w:p>
        </w:tc>
        <w:tc>
          <w:tcPr>
            <w:tcW w:w="162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ind w:left="-164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-</w:t>
            </w:r>
          </w:p>
        </w:tc>
        <w:tc>
          <w:tcPr>
            <w:tcW w:w="180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-</w:t>
            </w:r>
          </w:p>
        </w:tc>
        <w:tc>
          <w:tcPr>
            <w:tcW w:w="1980" w:type="dxa"/>
          </w:tcPr>
          <w:p w:rsidR="004D66E8" w:rsidRPr="008056A0" w:rsidRDefault="004D66E8" w:rsidP="00FB41EF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Результаты самообследования</w:t>
            </w:r>
          </w:p>
        </w:tc>
      </w:tr>
    </w:tbl>
    <w:p w:rsidR="004D66E8" w:rsidRPr="00F71D57" w:rsidRDefault="004D66E8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>Допустимые (возможные) отклонения от установленных показателей объема муниципальной услуги(работы), в пределах которых муниципальное задание считается выполненным (процентов): +/-5%</w:t>
      </w:r>
    </w:p>
    <w:p w:rsidR="004D66E8" w:rsidRPr="00F71D57" w:rsidRDefault="004D66E8" w:rsidP="00F71D57">
      <w:pPr>
        <w:tabs>
          <w:tab w:val="left" w:pos="851"/>
          <w:tab w:val="left" w:pos="993"/>
        </w:tabs>
        <w:spacing w:line="240" w:lineRule="auto"/>
        <w:ind w:firstLine="567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 xml:space="preserve">4. Порядок выполнения </w:t>
      </w:r>
    </w:p>
    <w:p w:rsidR="004D66E8" w:rsidRPr="00F71D57" w:rsidRDefault="004D66E8" w:rsidP="00F71D57">
      <w:pPr>
        <w:tabs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>Характеристика основных действий при оказании работы:</w:t>
      </w:r>
    </w:p>
    <w:p w:rsidR="004D66E8" w:rsidRPr="00F71D57" w:rsidRDefault="004D66E8" w:rsidP="00F71D57">
      <w:pPr>
        <w:tabs>
          <w:tab w:val="left" w:pos="851"/>
          <w:tab w:val="left" w:pos="993"/>
        </w:tabs>
        <w:spacing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71D57">
        <w:rPr>
          <w:rFonts w:ascii="Times New Roman" w:hAnsi="Times New Roman"/>
          <w:sz w:val="26"/>
          <w:szCs w:val="26"/>
        </w:rPr>
        <w:t xml:space="preserve">Муниципальная услуга оказывается на базе муниципального бюджетного   общеобразовательного учреждения  «Основная общеобразовательная школа с.Увальное Кировского района». Лицо, ответственное за организацию оказания муниципальной услуги: Сунтуфий А.Н. – директор МБОУ «Основная общеобразовательная школа с.Увальное  Кировского района», тел. 8-42-354-26-5-23  </w:t>
      </w:r>
    </w:p>
    <w:p w:rsidR="004D66E8" w:rsidRPr="00F71D57" w:rsidRDefault="004D66E8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Прием обучающихся в общеобразовательное учреждение.</w:t>
      </w:r>
      <w:r w:rsidRPr="00F71D57">
        <w:rPr>
          <w:rFonts w:ascii="Times New Roman" w:hAnsi="Times New Roman"/>
          <w:color w:val="000000"/>
          <w:sz w:val="24"/>
          <w:szCs w:val="24"/>
          <w:u w:val="single"/>
        </w:rPr>
        <w:t xml:space="preserve">                     </w:t>
      </w:r>
    </w:p>
    <w:p w:rsidR="004D66E8" w:rsidRPr="00F71D57" w:rsidRDefault="004D66E8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Охрана жизни и здоровья обучающихся.</w:t>
      </w:r>
    </w:p>
    <w:p w:rsidR="004D66E8" w:rsidRPr="00F71D57" w:rsidRDefault="004D66E8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Организация воспитательной работы.</w:t>
      </w:r>
    </w:p>
    <w:p w:rsidR="004D66E8" w:rsidRPr="00F71D57" w:rsidRDefault="004D66E8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Взаимодействие с семьями обучающихся.</w:t>
      </w:r>
    </w:p>
    <w:p w:rsidR="004D66E8" w:rsidRPr="00F71D57" w:rsidRDefault="004D66E8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>Организация отдыха детей в лагере с дневным пребыванием</w:t>
      </w:r>
    </w:p>
    <w:p w:rsidR="004D66E8" w:rsidRPr="00F71D57" w:rsidRDefault="004D66E8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  <w:sz w:val="24"/>
          <w:szCs w:val="24"/>
        </w:rPr>
        <w:t xml:space="preserve">Организация питания  детей </w:t>
      </w:r>
    </w:p>
    <w:p w:rsidR="004D66E8" w:rsidRPr="00F71D57" w:rsidRDefault="004D66E8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 xml:space="preserve">4.1. Нормативные правовые акты, регулирующие порядок выполнения работы </w:t>
      </w:r>
    </w:p>
    <w:p w:rsidR="004D66E8" w:rsidRDefault="004D66E8" w:rsidP="00FB41EF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>Распоряжение администрации Кировского муниципального района от 14.12.2015 № 343-р  «Об утверждении   перечня муниципальных услуг и работ, оказываемых и выполняемых муниципальными  образовательными учреждениями Кировского муниципального района»;</w:t>
      </w:r>
    </w:p>
    <w:p w:rsidR="004D66E8" w:rsidRPr="00F71D57" w:rsidRDefault="004D66E8" w:rsidP="00FB41EF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 xml:space="preserve">Устав </w:t>
      </w:r>
      <w:r w:rsidRPr="00F71D57">
        <w:rPr>
          <w:rFonts w:ascii="Times New Roman" w:hAnsi="Times New Roman"/>
          <w:color w:val="000000"/>
          <w:spacing w:val="-3"/>
        </w:rPr>
        <w:t>муниципального бюджетного</w:t>
      </w:r>
      <w:r w:rsidRPr="00F71D57">
        <w:rPr>
          <w:rFonts w:ascii="Times New Roman" w:hAnsi="Times New Roman"/>
        </w:rPr>
        <w:t xml:space="preserve"> общеобразовательного учреждения «Основная общеобразовательная школа</w:t>
      </w:r>
      <w:r w:rsidRPr="00F71D57">
        <w:rPr>
          <w:rFonts w:ascii="Times New Roman" w:hAnsi="Times New Roman"/>
          <w:sz w:val="26"/>
          <w:szCs w:val="26"/>
        </w:rPr>
        <w:t xml:space="preserve"> с.Увальное </w:t>
      </w:r>
      <w:r w:rsidRPr="00F71D57">
        <w:rPr>
          <w:rFonts w:ascii="Times New Roman" w:hAnsi="Times New Roman"/>
        </w:rPr>
        <w:t xml:space="preserve"> Кировского района» </w:t>
      </w:r>
    </w:p>
    <w:p w:rsidR="004D66E8" w:rsidRPr="00F71D57" w:rsidRDefault="004D66E8" w:rsidP="00F71D57">
      <w:pPr>
        <w:pStyle w:val="Style1"/>
        <w:widowControl/>
        <w:spacing w:line="240" w:lineRule="auto"/>
        <w:jc w:val="both"/>
      </w:pPr>
    </w:p>
    <w:p w:rsidR="004D66E8" w:rsidRPr="00F71D57" w:rsidRDefault="004D66E8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>4.2. Порядок информирования потенциальных потребителей муниципальной услуги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26"/>
        <w:gridCol w:w="4930"/>
        <w:gridCol w:w="4930"/>
      </w:tblGrid>
      <w:tr w:rsidR="004D66E8" w:rsidRPr="008056A0" w:rsidTr="00C42552">
        <w:tc>
          <w:tcPr>
            <w:tcW w:w="1666" w:type="pct"/>
            <w:tcBorders>
              <w:bottom w:val="single" w:sz="4" w:space="0" w:color="auto"/>
            </w:tcBorders>
          </w:tcPr>
          <w:p w:rsidR="004D66E8" w:rsidRPr="008056A0" w:rsidRDefault="004D66E8" w:rsidP="00F71D57">
            <w:pPr>
              <w:spacing w:line="240" w:lineRule="auto"/>
              <w:jc w:val="both"/>
              <w:rPr>
                <w:rFonts w:ascii="Times New Roman" w:hAnsi="Times New Roman"/>
                <w:b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b/>
                <w:kern w:val="1"/>
                <w:lang w:eastAsia="ar-SA"/>
              </w:rPr>
              <w:t>Способ информирования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4D66E8" w:rsidRPr="008056A0" w:rsidRDefault="004D66E8" w:rsidP="00F71D57">
            <w:pPr>
              <w:spacing w:line="240" w:lineRule="auto"/>
              <w:jc w:val="both"/>
              <w:rPr>
                <w:rFonts w:ascii="Times New Roman" w:hAnsi="Times New Roman"/>
                <w:b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b/>
                <w:kern w:val="1"/>
                <w:lang w:eastAsia="ar-SA"/>
              </w:rPr>
              <w:t>Состав размещаемой (доводимой) информации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4D66E8" w:rsidRPr="008056A0" w:rsidRDefault="004D66E8" w:rsidP="00F71D57">
            <w:pPr>
              <w:spacing w:line="240" w:lineRule="auto"/>
              <w:jc w:val="both"/>
              <w:rPr>
                <w:rFonts w:ascii="Times New Roman" w:hAnsi="Times New Roman"/>
                <w:b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b/>
                <w:kern w:val="1"/>
                <w:lang w:eastAsia="ar-SA"/>
              </w:rPr>
              <w:t>Частота обновления информации</w:t>
            </w:r>
          </w:p>
        </w:tc>
      </w:tr>
      <w:tr w:rsidR="004D66E8" w:rsidRPr="008056A0" w:rsidTr="00C42552">
        <w:tc>
          <w:tcPr>
            <w:tcW w:w="1666" w:type="pct"/>
          </w:tcPr>
          <w:p w:rsidR="004D66E8" w:rsidRPr="008056A0" w:rsidRDefault="004D66E8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Официальный сайт учреждения           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4D66E8" w:rsidRPr="008056A0" w:rsidRDefault="004D66E8" w:rsidP="00FB4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В соответствии  с действующим законодательством 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4D66E8" w:rsidRPr="008056A0" w:rsidRDefault="004D66E8" w:rsidP="00FB4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По мере обновления информации, не реже 1 раза в 2 недели</w:t>
            </w:r>
          </w:p>
        </w:tc>
      </w:tr>
      <w:tr w:rsidR="004D66E8" w:rsidRPr="008056A0" w:rsidTr="00C42552">
        <w:tc>
          <w:tcPr>
            <w:tcW w:w="1666" w:type="pct"/>
          </w:tcPr>
          <w:p w:rsidR="004D66E8" w:rsidRPr="008056A0" w:rsidRDefault="004D66E8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Информационные стенды в учреждении</w:t>
            </w:r>
          </w:p>
        </w:tc>
        <w:tc>
          <w:tcPr>
            <w:tcW w:w="1667" w:type="pct"/>
            <w:tcBorders>
              <w:top w:val="single" w:sz="4" w:space="0" w:color="auto"/>
              <w:bottom w:val="single" w:sz="4" w:space="0" w:color="auto"/>
            </w:tcBorders>
          </w:tcPr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Режим работы учреждения;</w:t>
            </w:r>
          </w:p>
          <w:p w:rsidR="004D66E8" w:rsidRPr="008056A0" w:rsidRDefault="004D66E8" w:rsidP="00FB41EF">
            <w:p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-копии учредительных документов (лицензия, свидетельство о государственной аккредитации,  выписка из Устава);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контактная информация учреждения;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контактная информация вышестоящих организаций;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перечень дополнительных услуг, перечень платных услуг;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правила приема в пришкольный лагерь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правила оформления трудоустройства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порядок работы  пришкольного лагеря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информация о педагогическом коллективе учреждения;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приемные часы администрации учреждения.</w:t>
            </w:r>
          </w:p>
        </w:tc>
        <w:tc>
          <w:tcPr>
            <w:tcW w:w="1667" w:type="pct"/>
            <w:tcBorders>
              <w:top w:val="single" w:sz="4" w:space="0" w:color="auto"/>
              <w:bottom w:val="single" w:sz="4" w:space="0" w:color="auto"/>
            </w:tcBorders>
          </w:tcPr>
          <w:p w:rsidR="004D66E8" w:rsidRPr="008056A0" w:rsidRDefault="004D66E8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По мере обновления информации, но не реже 1 раза в год</w:t>
            </w:r>
          </w:p>
        </w:tc>
      </w:tr>
      <w:tr w:rsidR="004D66E8" w:rsidRPr="008056A0" w:rsidTr="00C42552">
        <w:tc>
          <w:tcPr>
            <w:tcW w:w="1666" w:type="pct"/>
          </w:tcPr>
          <w:p w:rsidR="004D66E8" w:rsidRPr="008056A0" w:rsidRDefault="004D66E8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Родительские собрания</w:t>
            </w:r>
          </w:p>
        </w:tc>
        <w:tc>
          <w:tcPr>
            <w:tcW w:w="1667" w:type="pct"/>
            <w:tcBorders>
              <w:top w:val="single" w:sz="4" w:space="0" w:color="auto"/>
            </w:tcBorders>
          </w:tcPr>
          <w:p w:rsidR="004D66E8" w:rsidRPr="008056A0" w:rsidRDefault="004D66E8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В соответствии с годовым планом работы</w:t>
            </w:r>
          </w:p>
        </w:tc>
        <w:tc>
          <w:tcPr>
            <w:tcW w:w="1667" w:type="pct"/>
            <w:tcBorders>
              <w:top w:val="single" w:sz="4" w:space="0" w:color="auto"/>
            </w:tcBorders>
          </w:tcPr>
          <w:p w:rsidR="004D66E8" w:rsidRPr="008056A0" w:rsidRDefault="004D66E8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Не реже 1 раза в триместр (четверть)</w:t>
            </w:r>
          </w:p>
        </w:tc>
      </w:tr>
    </w:tbl>
    <w:p w:rsidR="004D66E8" w:rsidRPr="00F71D57" w:rsidRDefault="004D66E8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</w:rPr>
      </w:pPr>
    </w:p>
    <w:p w:rsidR="004D66E8" w:rsidRPr="00F71D57" w:rsidRDefault="004D66E8" w:rsidP="00F71D57">
      <w:pPr>
        <w:tabs>
          <w:tab w:val="left" w:pos="6840"/>
          <w:tab w:val="left" w:pos="9540"/>
        </w:tabs>
        <w:spacing w:line="240" w:lineRule="auto"/>
        <w:ind w:firstLine="709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>5. Нормативный правовой акт, устанавливающий размер платы (цену, тариф) либо порядок их установления</w:t>
      </w:r>
    </w:p>
    <w:p w:rsidR="004D66E8" w:rsidRPr="00F71D57" w:rsidRDefault="004D66E8" w:rsidP="00F71D57">
      <w:pPr>
        <w:tabs>
          <w:tab w:val="left" w:pos="6840"/>
          <w:tab w:val="left" w:pos="9540"/>
        </w:tabs>
        <w:spacing w:line="240" w:lineRule="auto"/>
        <w:ind w:firstLine="709"/>
        <w:jc w:val="both"/>
        <w:rPr>
          <w:rFonts w:ascii="Times New Roman" w:hAnsi="Times New Roman"/>
          <w:u w:val="single"/>
        </w:rPr>
      </w:pPr>
      <w:r w:rsidRPr="00F71D57">
        <w:rPr>
          <w:rFonts w:ascii="Times New Roman" w:hAnsi="Times New Roman"/>
          <w:u w:val="single"/>
        </w:rPr>
        <w:t>муниципальная услуга оказывается бесплатно</w:t>
      </w:r>
    </w:p>
    <w:p w:rsidR="004D66E8" w:rsidRPr="00F71D57" w:rsidRDefault="004D66E8" w:rsidP="00FB41EF">
      <w:pPr>
        <w:tabs>
          <w:tab w:val="left" w:pos="6840"/>
          <w:tab w:val="left" w:pos="9540"/>
        </w:tabs>
        <w:spacing w:line="240" w:lineRule="auto"/>
        <w:jc w:val="center"/>
        <w:rPr>
          <w:rFonts w:ascii="Times New Roman" w:hAnsi="Times New Roman"/>
          <w:color w:val="000000"/>
        </w:rPr>
      </w:pPr>
      <w:r w:rsidRPr="00F71D57">
        <w:rPr>
          <w:rFonts w:ascii="Times New Roman" w:hAnsi="Times New Roman"/>
          <w:b/>
        </w:rPr>
        <w:t>Раздел 2.</w:t>
      </w:r>
      <w:r w:rsidRPr="00F71D57">
        <w:rPr>
          <w:rFonts w:ascii="Times New Roman" w:hAnsi="Times New Roman"/>
          <w:color w:val="000000"/>
        </w:rPr>
        <w:t xml:space="preserve">                                                                                                              </w:t>
      </w:r>
    </w:p>
    <w:p w:rsidR="004D66E8" w:rsidRPr="00F71D57" w:rsidRDefault="004D66E8" w:rsidP="00FB41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F71D57">
        <w:rPr>
          <w:rFonts w:ascii="Times New Roman" w:hAnsi="Times New Roman"/>
          <w:color w:val="000000"/>
        </w:rPr>
        <w:t xml:space="preserve"> 1. Наименование работы </w:t>
      </w:r>
      <w:r w:rsidRPr="00F71D57">
        <w:rPr>
          <w:rFonts w:ascii="Times New Roman" w:hAnsi="Times New Roman"/>
          <w:b/>
          <w:color w:val="000000"/>
          <w:u w:val="single"/>
        </w:rPr>
        <w:t>организация питания обучающихся</w:t>
      </w:r>
      <w:r w:rsidRPr="00F71D57">
        <w:rPr>
          <w:rFonts w:ascii="Times New Roman" w:hAnsi="Times New Roman"/>
          <w:color w:val="000000"/>
        </w:rPr>
        <w:t xml:space="preserve">   </w:t>
      </w:r>
    </w:p>
    <w:p w:rsidR="004D66E8" w:rsidRPr="00F71D57" w:rsidRDefault="004D66E8" w:rsidP="00FB41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F71D57">
        <w:rPr>
          <w:rFonts w:ascii="Times New Roman" w:hAnsi="Times New Roman"/>
          <w:color w:val="000000"/>
        </w:rPr>
        <w:t xml:space="preserve"> 2. Категории потребителей  работы   </w:t>
      </w:r>
      <w:r w:rsidRPr="00F71D57">
        <w:rPr>
          <w:rFonts w:ascii="Times New Roman" w:hAnsi="Times New Roman"/>
          <w:b/>
          <w:color w:val="000000"/>
          <w:u w:val="single"/>
        </w:rPr>
        <w:t>физические лица</w:t>
      </w:r>
      <w:r w:rsidRPr="00F71D57">
        <w:rPr>
          <w:rFonts w:ascii="Times New Roman" w:hAnsi="Times New Roman"/>
          <w:color w:val="000000"/>
        </w:rPr>
        <w:t xml:space="preserve">     </w:t>
      </w:r>
    </w:p>
    <w:p w:rsidR="004D66E8" w:rsidRPr="00F71D57" w:rsidRDefault="004D66E8" w:rsidP="00FB41EF">
      <w:pPr>
        <w:tabs>
          <w:tab w:val="left" w:pos="6840"/>
          <w:tab w:val="left" w:pos="9540"/>
        </w:tabs>
        <w:spacing w:after="0" w:line="240" w:lineRule="auto"/>
        <w:rPr>
          <w:rFonts w:ascii="Times New Roman" w:hAnsi="Times New Roman"/>
        </w:rPr>
      </w:pPr>
      <w:r w:rsidRPr="00F71D57">
        <w:rPr>
          <w:rFonts w:ascii="Times New Roman" w:hAnsi="Times New Roman"/>
        </w:rPr>
        <w:t xml:space="preserve">3. Показатели, характеризующие качество и (или) объем (содержание) работы </w:t>
      </w:r>
    </w:p>
    <w:p w:rsidR="004D66E8" w:rsidRPr="00F71D57" w:rsidRDefault="004D66E8" w:rsidP="00FB41EF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 xml:space="preserve"> 3.1. Показатели, характеризующие качество работы  </w:t>
      </w: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80"/>
        <w:gridCol w:w="6055"/>
        <w:gridCol w:w="1613"/>
        <w:gridCol w:w="1980"/>
        <w:gridCol w:w="1980"/>
      </w:tblGrid>
      <w:tr w:rsidR="004D66E8" w:rsidRPr="008056A0" w:rsidTr="00FB41EF">
        <w:trPr>
          <w:trHeight w:val="483"/>
        </w:trPr>
        <w:tc>
          <w:tcPr>
            <w:tcW w:w="3780" w:type="dxa"/>
            <w:vMerge w:val="restart"/>
            <w:vAlign w:val="center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Наименование работы</w:t>
            </w:r>
          </w:p>
        </w:tc>
        <w:tc>
          <w:tcPr>
            <w:tcW w:w="7668" w:type="dxa"/>
            <w:gridSpan w:val="2"/>
            <w:vAlign w:val="center"/>
          </w:tcPr>
          <w:p w:rsidR="004D66E8" w:rsidRPr="008056A0" w:rsidRDefault="004D66E8" w:rsidP="00FB41EF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Показатель качества работы</w:t>
            </w:r>
          </w:p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0" w:type="dxa"/>
            <w:gridSpan w:val="2"/>
          </w:tcPr>
          <w:p w:rsidR="004D66E8" w:rsidRPr="008056A0" w:rsidRDefault="004D66E8" w:rsidP="00FB41EF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Значение показателей качества</w:t>
            </w:r>
          </w:p>
          <w:p w:rsidR="004D66E8" w:rsidRPr="008056A0" w:rsidRDefault="004D66E8" w:rsidP="00FB41EF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работы</w:t>
            </w:r>
          </w:p>
        </w:tc>
      </w:tr>
      <w:tr w:rsidR="004D66E8" w:rsidRPr="008056A0" w:rsidTr="00FB41EF">
        <w:trPr>
          <w:trHeight w:val="538"/>
        </w:trPr>
        <w:tc>
          <w:tcPr>
            <w:tcW w:w="3780" w:type="dxa"/>
            <w:vMerge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055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1613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980" w:type="dxa"/>
          </w:tcPr>
          <w:p w:rsidR="004D66E8" w:rsidRPr="008056A0" w:rsidRDefault="004D66E8" w:rsidP="0038438F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Отчётный финансовый 2016год</w:t>
            </w:r>
          </w:p>
        </w:tc>
        <w:tc>
          <w:tcPr>
            <w:tcW w:w="1980" w:type="dxa"/>
          </w:tcPr>
          <w:p w:rsidR="004D66E8" w:rsidRPr="008056A0" w:rsidRDefault="004D66E8" w:rsidP="00FB41EF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Текущий </w:t>
            </w:r>
          </w:p>
          <w:p w:rsidR="004D66E8" w:rsidRPr="008056A0" w:rsidRDefault="004D66E8" w:rsidP="00FB41EF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финансовый</w:t>
            </w:r>
          </w:p>
          <w:p w:rsidR="004D66E8" w:rsidRPr="008056A0" w:rsidRDefault="004D66E8" w:rsidP="0038438F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2017год</w:t>
            </w:r>
          </w:p>
        </w:tc>
      </w:tr>
      <w:tr w:rsidR="004D66E8" w:rsidRPr="008056A0" w:rsidTr="00FB41EF">
        <w:trPr>
          <w:trHeight w:val="406"/>
        </w:trPr>
        <w:tc>
          <w:tcPr>
            <w:tcW w:w="3780" w:type="dxa"/>
            <w:vMerge w:val="restart"/>
          </w:tcPr>
          <w:p w:rsidR="004D66E8" w:rsidRPr="008056A0" w:rsidRDefault="004D66E8" w:rsidP="00FB41EF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  <w:color w:val="000000"/>
              </w:rPr>
              <w:t xml:space="preserve">организация питания обучающихся   </w:t>
            </w:r>
          </w:p>
        </w:tc>
        <w:tc>
          <w:tcPr>
            <w:tcW w:w="6055" w:type="dxa"/>
          </w:tcPr>
          <w:p w:rsidR="004D66E8" w:rsidRPr="008056A0" w:rsidRDefault="004D66E8" w:rsidP="00FB41EF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Соблюдение рациона питания</w:t>
            </w:r>
          </w:p>
        </w:tc>
        <w:tc>
          <w:tcPr>
            <w:tcW w:w="1613" w:type="dxa"/>
          </w:tcPr>
          <w:p w:rsidR="004D66E8" w:rsidRPr="008056A0" w:rsidRDefault="004D66E8" w:rsidP="00FB41EF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0" w:type="dxa"/>
          </w:tcPr>
          <w:p w:rsidR="004D66E8" w:rsidRPr="008056A0" w:rsidRDefault="004D66E8" w:rsidP="00FB41EF">
            <w:pPr>
              <w:tabs>
                <w:tab w:val="left" w:pos="6840"/>
                <w:tab w:val="left" w:pos="9540"/>
              </w:tabs>
              <w:spacing w:after="0" w:line="240" w:lineRule="auto"/>
              <w:ind w:left="-164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95</w:t>
            </w:r>
          </w:p>
        </w:tc>
        <w:tc>
          <w:tcPr>
            <w:tcW w:w="1980" w:type="dxa"/>
          </w:tcPr>
          <w:p w:rsidR="004D66E8" w:rsidRPr="008056A0" w:rsidRDefault="004D66E8" w:rsidP="00FB41EF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95</w:t>
            </w:r>
          </w:p>
        </w:tc>
      </w:tr>
      <w:tr w:rsidR="004D66E8" w:rsidRPr="008056A0" w:rsidTr="00C42552">
        <w:tc>
          <w:tcPr>
            <w:tcW w:w="3780" w:type="dxa"/>
            <w:vMerge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055" w:type="dxa"/>
          </w:tcPr>
          <w:p w:rsidR="004D66E8" w:rsidRPr="008056A0" w:rsidRDefault="004D66E8" w:rsidP="00FB41EF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Наличие   нарушений в области санитарной  безопасности питания, выявленных контролирующими органами</w:t>
            </w:r>
          </w:p>
        </w:tc>
        <w:tc>
          <w:tcPr>
            <w:tcW w:w="1613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ед</w:t>
            </w:r>
          </w:p>
        </w:tc>
        <w:tc>
          <w:tcPr>
            <w:tcW w:w="198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ind w:left="-164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0</w:t>
            </w:r>
          </w:p>
        </w:tc>
        <w:tc>
          <w:tcPr>
            <w:tcW w:w="198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0</w:t>
            </w:r>
          </w:p>
        </w:tc>
      </w:tr>
      <w:tr w:rsidR="004D66E8" w:rsidRPr="008056A0" w:rsidTr="00C42552">
        <w:tc>
          <w:tcPr>
            <w:tcW w:w="3780" w:type="dxa"/>
            <w:vMerge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055" w:type="dxa"/>
          </w:tcPr>
          <w:p w:rsidR="004D66E8" w:rsidRPr="008056A0" w:rsidRDefault="004D66E8" w:rsidP="00FB41EF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Отсутствие пищевых отравлений (кишечных заболеваний)</w:t>
            </w:r>
          </w:p>
        </w:tc>
        <w:tc>
          <w:tcPr>
            <w:tcW w:w="1613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ед</w:t>
            </w:r>
          </w:p>
        </w:tc>
        <w:tc>
          <w:tcPr>
            <w:tcW w:w="198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ind w:left="-164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0</w:t>
            </w:r>
          </w:p>
        </w:tc>
        <w:tc>
          <w:tcPr>
            <w:tcW w:w="198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0</w:t>
            </w:r>
          </w:p>
        </w:tc>
      </w:tr>
      <w:tr w:rsidR="004D66E8" w:rsidRPr="008056A0" w:rsidTr="00C42552">
        <w:tc>
          <w:tcPr>
            <w:tcW w:w="3780" w:type="dxa"/>
            <w:vMerge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055" w:type="dxa"/>
          </w:tcPr>
          <w:p w:rsidR="004D66E8" w:rsidRPr="008056A0" w:rsidRDefault="004D66E8" w:rsidP="00FB41EF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Наличие жалоб родителей (законных представителей) на качество работы </w:t>
            </w:r>
          </w:p>
        </w:tc>
        <w:tc>
          <w:tcPr>
            <w:tcW w:w="1613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ед</w:t>
            </w:r>
          </w:p>
        </w:tc>
        <w:tc>
          <w:tcPr>
            <w:tcW w:w="198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ind w:left="-164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0</w:t>
            </w:r>
          </w:p>
        </w:tc>
        <w:tc>
          <w:tcPr>
            <w:tcW w:w="198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0</w:t>
            </w:r>
          </w:p>
        </w:tc>
      </w:tr>
    </w:tbl>
    <w:p w:rsidR="004D66E8" w:rsidRPr="00F71D57" w:rsidRDefault="004D66E8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  <w:u w:val="single"/>
        </w:rPr>
      </w:pPr>
      <w:r w:rsidRPr="00F71D57">
        <w:rPr>
          <w:rFonts w:ascii="Times New Roman" w:hAnsi="Times New Roman"/>
        </w:rPr>
        <w:t xml:space="preserve">Допустимые (возможные) отклонения от установленных показателей качества работы, в пределах которых муниципальное задание считается выполненным (процентов)    </w:t>
      </w:r>
      <w:r w:rsidRPr="00F71D57">
        <w:rPr>
          <w:rFonts w:ascii="Times New Roman" w:hAnsi="Times New Roman"/>
          <w:u w:val="single"/>
        </w:rPr>
        <w:t>+/- 5 %</w:t>
      </w:r>
    </w:p>
    <w:p w:rsidR="004D66E8" w:rsidRPr="00F71D57" w:rsidRDefault="004D66E8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</w:rPr>
        <w:t>3.2. Показатели, характеризующие объем (содержание) работы</w:t>
      </w: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80"/>
        <w:gridCol w:w="6055"/>
        <w:gridCol w:w="1613"/>
        <w:gridCol w:w="1980"/>
        <w:gridCol w:w="1611"/>
        <w:gridCol w:w="9"/>
      </w:tblGrid>
      <w:tr w:rsidR="004D66E8" w:rsidRPr="008056A0" w:rsidTr="007C7A08">
        <w:trPr>
          <w:gridAfter w:val="1"/>
          <w:wAfter w:w="9" w:type="dxa"/>
          <w:trHeight w:val="520"/>
        </w:trPr>
        <w:tc>
          <w:tcPr>
            <w:tcW w:w="3780" w:type="dxa"/>
            <w:vMerge w:val="restart"/>
            <w:vAlign w:val="center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Наименование работы</w:t>
            </w:r>
          </w:p>
        </w:tc>
        <w:tc>
          <w:tcPr>
            <w:tcW w:w="7668" w:type="dxa"/>
            <w:gridSpan w:val="2"/>
          </w:tcPr>
          <w:p w:rsidR="004D66E8" w:rsidRPr="008056A0" w:rsidRDefault="004D66E8" w:rsidP="007C7A08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Показатель объема  работы</w:t>
            </w:r>
          </w:p>
        </w:tc>
        <w:tc>
          <w:tcPr>
            <w:tcW w:w="3591" w:type="dxa"/>
            <w:gridSpan w:val="2"/>
          </w:tcPr>
          <w:p w:rsidR="004D66E8" w:rsidRPr="008056A0" w:rsidRDefault="004D66E8" w:rsidP="00FB41EF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Значение показателей объема</w:t>
            </w:r>
          </w:p>
          <w:p w:rsidR="004D66E8" w:rsidRPr="008056A0" w:rsidRDefault="004D66E8" w:rsidP="00FB41EF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услуги</w:t>
            </w:r>
          </w:p>
        </w:tc>
      </w:tr>
      <w:tr w:rsidR="004D66E8" w:rsidRPr="008056A0" w:rsidTr="007C7A08">
        <w:trPr>
          <w:trHeight w:val="538"/>
        </w:trPr>
        <w:tc>
          <w:tcPr>
            <w:tcW w:w="3780" w:type="dxa"/>
            <w:vMerge/>
          </w:tcPr>
          <w:p w:rsidR="004D66E8" w:rsidRPr="008056A0" w:rsidRDefault="004D66E8" w:rsidP="007C7A08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055" w:type="dxa"/>
          </w:tcPr>
          <w:p w:rsidR="004D66E8" w:rsidRPr="008056A0" w:rsidRDefault="004D66E8" w:rsidP="007C7A08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1613" w:type="dxa"/>
          </w:tcPr>
          <w:p w:rsidR="004D66E8" w:rsidRPr="008056A0" w:rsidRDefault="004D66E8" w:rsidP="007C7A08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980" w:type="dxa"/>
          </w:tcPr>
          <w:p w:rsidR="004D66E8" w:rsidRPr="008056A0" w:rsidRDefault="004D66E8" w:rsidP="0038438F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Отчётный финансовый 2016год</w:t>
            </w:r>
          </w:p>
        </w:tc>
        <w:tc>
          <w:tcPr>
            <w:tcW w:w="1620" w:type="dxa"/>
            <w:gridSpan w:val="2"/>
          </w:tcPr>
          <w:p w:rsidR="004D66E8" w:rsidRPr="008056A0" w:rsidRDefault="004D66E8" w:rsidP="007C7A08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Текущий</w:t>
            </w:r>
          </w:p>
          <w:p w:rsidR="004D66E8" w:rsidRPr="008056A0" w:rsidRDefault="004D66E8" w:rsidP="007C7A08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финансовый</w:t>
            </w:r>
          </w:p>
          <w:p w:rsidR="004D66E8" w:rsidRPr="008056A0" w:rsidRDefault="004D66E8" w:rsidP="007C7A08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2017год</w:t>
            </w:r>
          </w:p>
        </w:tc>
      </w:tr>
      <w:tr w:rsidR="004D66E8" w:rsidRPr="008056A0" w:rsidTr="00C42552">
        <w:tc>
          <w:tcPr>
            <w:tcW w:w="3780" w:type="dxa"/>
            <w:vMerge w:val="restart"/>
          </w:tcPr>
          <w:p w:rsidR="004D66E8" w:rsidRPr="00F71D57" w:rsidRDefault="004D66E8" w:rsidP="00F71D5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D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питания обучающихся   </w:t>
            </w:r>
          </w:p>
        </w:tc>
        <w:tc>
          <w:tcPr>
            <w:tcW w:w="6055" w:type="dxa"/>
          </w:tcPr>
          <w:p w:rsidR="004D66E8" w:rsidRPr="008056A0" w:rsidRDefault="004D66E8" w:rsidP="007C7A08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Доля обучающихся, охваченных всеми видами питания  (включая за родит. плату)</w:t>
            </w:r>
          </w:p>
        </w:tc>
        <w:tc>
          <w:tcPr>
            <w:tcW w:w="1613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%</w:t>
            </w:r>
          </w:p>
        </w:tc>
        <w:tc>
          <w:tcPr>
            <w:tcW w:w="198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ind w:left="-164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60</w:t>
            </w:r>
          </w:p>
        </w:tc>
        <w:tc>
          <w:tcPr>
            <w:tcW w:w="1620" w:type="dxa"/>
            <w:gridSpan w:val="2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60</w:t>
            </w:r>
          </w:p>
        </w:tc>
      </w:tr>
      <w:tr w:rsidR="004D66E8" w:rsidRPr="008056A0" w:rsidTr="00C42552">
        <w:tc>
          <w:tcPr>
            <w:tcW w:w="3780" w:type="dxa"/>
            <w:vMerge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055" w:type="dxa"/>
          </w:tcPr>
          <w:p w:rsidR="004D66E8" w:rsidRPr="008056A0" w:rsidRDefault="004D66E8" w:rsidP="007C7A08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Кол-во( доля) обучающихся  5-9 классов, охваченных питанием </w:t>
            </w:r>
          </w:p>
        </w:tc>
        <w:tc>
          <w:tcPr>
            <w:tcW w:w="1613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Чел./%</w:t>
            </w:r>
          </w:p>
        </w:tc>
        <w:tc>
          <w:tcPr>
            <w:tcW w:w="198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ind w:left="-164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10/24%</w:t>
            </w:r>
          </w:p>
        </w:tc>
        <w:tc>
          <w:tcPr>
            <w:tcW w:w="1620" w:type="dxa"/>
            <w:gridSpan w:val="2"/>
          </w:tcPr>
          <w:p w:rsidR="004D66E8" w:rsidRPr="008056A0" w:rsidRDefault="004D66E8" w:rsidP="00256888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10/25%</w:t>
            </w:r>
          </w:p>
        </w:tc>
      </w:tr>
      <w:tr w:rsidR="004D66E8" w:rsidRPr="008056A0" w:rsidTr="00C42552">
        <w:tc>
          <w:tcPr>
            <w:tcW w:w="3780" w:type="dxa"/>
            <w:vMerge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055" w:type="dxa"/>
          </w:tcPr>
          <w:p w:rsidR="004D66E8" w:rsidRPr="008056A0" w:rsidRDefault="004D66E8" w:rsidP="007C7A08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Кол-во( доля) обучающихся  </w:t>
            </w:r>
            <w:r>
              <w:rPr>
                <w:rFonts w:ascii="Times New Roman" w:hAnsi="Times New Roman"/>
              </w:rPr>
              <w:t>1</w:t>
            </w:r>
            <w:r w:rsidRPr="008056A0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4</w:t>
            </w:r>
            <w:r w:rsidRPr="008056A0">
              <w:rPr>
                <w:rFonts w:ascii="Times New Roman" w:hAnsi="Times New Roman"/>
              </w:rPr>
              <w:t xml:space="preserve"> классов, охваченных питанием</w:t>
            </w:r>
          </w:p>
        </w:tc>
        <w:tc>
          <w:tcPr>
            <w:tcW w:w="1613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Чел./%</w:t>
            </w:r>
          </w:p>
        </w:tc>
        <w:tc>
          <w:tcPr>
            <w:tcW w:w="198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ind w:left="-1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40/100</w:t>
            </w:r>
          </w:p>
        </w:tc>
        <w:tc>
          <w:tcPr>
            <w:tcW w:w="1620" w:type="dxa"/>
            <w:gridSpan w:val="2"/>
          </w:tcPr>
          <w:p w:rsidR="004D66E8" w:rsidRPr="008056A0" w:rsidRDefault="004D66E8" w:rsidP="00256888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45/100</w:t>
            </w:r>
          </w:p>
        </w:tc>
      </w:tr>
      <w:tr w:rsidR="004D66E8" w:rsidRPr="008056A0" w:rsidTr="00C42552">
        <w:trPr>
          <w:trHeight w:val="356"/>
        </w:trPr>
        <w:tc>
          <w:tcPr>
            <w:tcW w:w="3780" w:type="dxa"/>
            <w:vMerge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055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Кратность приема  пищи  обучающихся 1-9 классов</w:t>
            </w:r>
          </w:p>
        </w:tc>
        <w:tc>
          <w:tcPr>
            <w:tcW w:w="1613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ед</w:t>
            </w:r>
          </w:p>
        </w:tc>
        <w:tc>
          <w:tcPr>
            <w:tcW w:w="198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ind w:left="-164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</w:t>
            </w:r>
          </w:p>
        </w:tc>
        <w:tc>
          <w:tcPr>
            <w:tcW w:w="1620" w:type="dxa"/>
            <w:gridSpan w:val="2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</w:t>
            </w:r>
          </w:p>
        </w:tc>
      </w:tr>
      <w:tr w:rsidR="004D66E8" w:rsidRPr="008056A0" w:rsidTr="00C42552">
        <w:tc>
          <w:tcPr>
            <w:tcW w:w="3780" w:type="dxa"/>
            <w:vMerge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055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Кратность приема  пищи  обучающихся( дошкольников)</w:t>
            </w:r>
          </w:p>
        </w:tc>
        <w:tc>
          <w:tcPr>
            <w:tcW w:w="1613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ед</w:t>
            </w:r>
          </w:p>
        </w:tc>
        <w:tc>
          <w:tcPr>
            <w:tcW w:w="198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ind w:left="-164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3</w:t>
            </w:r>
          </w:p>
        </w:tc>
        <w:tc>
          <w:tcPr>
            <w:tcW w:w="1620" w:type="dxa"/>
            <w:gridSpan w:val="2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3</w:t>
            </w:r>
          </w:p>
        </w:tc>
      </w:tr>
      <w:tr w:rsidR="004D66E8" w:rsidRPr="008056A0" w:rsidTr="00C42552">
        <w:tc>
          <w:tcPr>
            <w:tcW w:w="3780" w:type="dxa"/>
            <w:vMerge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055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 воспитанников охваченных питанием</w:t>
            </w:r>
          </w:p>
        </w:tc>
        <w:tc>
          <w:tcPr>
            <w:tcW w:w="1613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Чел./%</w:t>
            </w:r>
          </w:p>
        </w:tc>
        <w:tc>
          <w:tcPr>
            <w:tcW w:w="1980" w:type="dxa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ind w:left="-1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33/100</w:t>
            </w:r>
          </w:p>
        </w:tc>
        <w:tc>
          <w:tcPr>
            <w:tcW w:w="1620" w:type="dxa"/>
            <w:gridSpan w:val="2"/>
          </w:tcPr>
          <w:p w:rsidR="004D66E8" w:rsidRPr="008056A0" w:rsidRDefault="004D66E8" w:rsidP="00F71D57">
            <w:pPr>
              <w:tabs>
                <w:tab w:val="left" w:pos="6840"/>
                <w:tab w:val="left" w:pos="9540"/>
              </w:tabs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30/100</w:t>
            </w:r>
          </w:p>
        </w:tc>
      </w:tr>
    </w:tbl>
    <w:p w:rsidR="004D66E8" w:rsidRDefault="004D66E8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</w:rPr>
      </w:pPr>
    </w:p>
    <w:p w:rsidR="004D66E8" w:rsidRPr="007438B2" w:rsidRDefault="004D66E8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71D57">
        <w:rPr>
          <w:rFonts w:ascii="Times New Roman" w:hAnsi="Times New Roman"/>
        </w:rPr>
        <w:t xml:space="preserve">Допустимые (возможные) отклонения от установленных показателей объема работы, в пределах которых задание считается выполненным (процентов) </w:t>
      </w:r>
      <w:r w:rsidRPr="007438B2">
        <w:rPr>
          <w:rFonts w:ascii="Times New Roman" w:hAnsi="Times New Roman"/>
          <w:sz w:val="24"/>
          <w:szCs w:val="24"/>
        </w:rPr>
        <w:t>+/-5 %</w:t>
      </w:r>
    </w:p>
    <w:p w:rsidR="004D66E8" w:rsidRPr="007438B2" w:rsidRDefault="004D66E8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438B2">
        <w:rPr>
          <w:rFonts w:ascii="Times New Roman" w:hAnsi="Times New Roman"/>
          <w:sz w:val="24"/>
          <w:szCs w:val="24"/>
        </w:rPr>
        <w:t xml:space="preserve">4. Порядок оказания работы </w:t>
      </w:r>
    </w:p>
    <w:p w:rsidR="004D66E8" w:rsidRPr="007438B2" w:rsidRDefault="004D66E8" w:rsidP="00F71D57">
      <w:pPr>
        <w:tabs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438B2">
        <w:rPr>
          <w:rFonts w:ascii="Times New Roman" w:hAnsi="Times New Roman"/>
          <w:sz w:val="24"/>
          <w:szCs w:val="24"/>
        </w:rPr>
        <w:t>Характеристика основных действий:</w:t>
      </w:r>
    </w:p>
    <w:p w:rsidR="004D66E8" w:rsidRPr="007438B2" w:rsidRDefault="004D66E8" w:rsidP="00F71D57">
      <w:pPr>
        <w:tabs>
          <w:tab w:val="left" w:pos="851"/>
          <w:tab w:val="left" w:pos="993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438B2">
        <w:rPr>
          <w:rFonts w:ascii="Times New Roman" w:hAnsi="Times New Roman"/>
          <w:sz w:val="24"/>
          <w:szCs w:val="24"/>
        </w:rPr>
        <w:t xml:space="preserve">Муниципальная услуга оказывается на базе муниципального бюджетного   общеобразовательного учреждения  «Основная общеобразовательная школа с.Увальное Кировского района». Лицо, ответственное за организацию оказания муниципальной услуги: Сунтуфий А.Н. – директор МБОУ «Основная общеобразовательная школа с.Увальное  Кировского района», тел. 8-42-354-26-5-23  </w:t>
      </w:r>
    </w:p>
    <w:p w:rsidR="004D66E8" w:rsidRPr="007438B2" w:rsidRDefault="004D66E8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7438B2">
        <w:rPr>
          <w:rFonts w:ascii="Times New Roman" w:hAnsi="Times New Roman"/>
          <w:sz w:val="24"/>
          <w:szCs w:val="24"/>
        </w:rPr>
        <w:t>Прием обучающихся в общеобразовательное учреждение.</w:t>
      </w:r>
      <w:r w:rsidRPr="007438B2">
        <w:rPr>
          <w:rFonts w:ascii="Times New Roman" w:hAnsi="Times New Roman"/>
          <w:color w:val="000000"/>
          <w:sz w:val="24"/>
          <w:szCs w:val="24"/>
          <w:u w:val="single"/>
        </w:rPr>
        <w:t xml:space="preserve">                     </w:t>
      </w:r>
    </w:p>
    <w:p w:rsidR="004D66E8" w:rsidRPr="007438B2" w:rsidRDefault="004D66E8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7438B2">
        <w:rPr>
          <w:rFonts w:ascii="Times New Roman" w:hAnsi="Times New Roman"/>
          <w:sz w:val="24"/>
          <w:szCs w:val="24"/>
        </w:rPr>
        <w:t>Охрана жизни и здоровья обучающихся.</w:t>
      </w:r>
    </w:p>
    <w:p w:rsidR="004D66E8" w:rsidRPr="007438B2" w:rsidRDefault="004D66E8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7438B2">
        <w:rPr>
          <w:rFonts w:ascii="Times New Roman" w:hAnsi="Times New Roman"/>
          <w:sz w:val="24"/>
          <w:szCs w:val="24"/>
        </w:rPr>
        <w:t>Организация питания</w:t>
      </w:r>
    </w:p>
    <w:p w:rsidR="004D66E8" w:rsidRPr="007438B2" w:rsidRDefault="004D66E8" w:rsidP="00F71D57">
      <w:pPr>
        <w:pStyle w:val="ListParagraph1"/>
        <w:numPr>
          <w:ilvl w:val="0"/>
          <w:numId w:val="2"/>
        </w:numPr>
        <w:tabs>
          <w:tab w:val="left" w:pos="284"/>
        </w:tabs>
        <w:spacing w:after="0" w:line="24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7438B2">
        <w:rPr>
          <w:rFonts w:ascii="Times New Roman" w:hAnsi="Times New Roman"/>
          <w:sz w:val="24"/>
          <w:szCs w:val="24"/>
        </w:rPr>
        <w:t>Взаимодействие с семьями обучающихся.</w:t>
      </w:r>
    </w:p>
    <w:p w:rsidR="004D66E8" w:rsidRPr="007438B2" w:rsidRDefault="004D66E8" w:rsidP="00F71D57">
      <w:pPr>
        <w:pStyle w:val="Style1"/>
        <w:widowControl/>
        <w:spacing w:line="240" w:lineRule="auto"/>
        <w:jc w:val="both"/>
      </w:pPr>
    </w:p>
    <w:p w:rsidR="004D66E8" w:rsidRPr="007438B2" w:rsidRDefault="004D66E8" w:rsidP="00F71D57">
      <w:pPr>
        <w:pStyle w:val="Style1"/>
        <w:widowControl/>
        <w:spacing w:line="240" w:lineRule="auto"/>
        <w:jc w:val="both"/>
      </w:pPr>
      <w:r w:rsidRPr="007438B2">
        <w:t xml:space="preserve">4.1. Нормативные правовые акты, регулирующие порядок выполнения работы : </w:t>
      </w:r>
    </w:p>
    <w:p w:rsidR="004D66E8" w:rsidRPr="007438B2" w:rsidRDefault="004D66E8" w:rsidP="00F71D57">
      <w:pPr>
        <w:pStyle w:val="Style1"/>
        <w:widowControl/>
        <w:spacing w:line="240" w:lineRule="auto"/>
        <w:jc w:val="both"/>
      </w:pPr>
    </w:p>
    <w:p w:rsidR="004D66E8" w:rsidRPr="007438B2" w:rsidRDefault="004D66E8" w:rsidP="007C7A08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8B2">
        <w:rPr>
          <w:rFonts w:ascii="Times New Roman" w:hAnsi="Times New Roman"/>
          <w:sz w:val="24"/>
          <w:szCs w:val="24"/>
        </w:rPr>
        <w:t>Распоряжение администрации Кировского муниципального района от 14.12.2015 № 343-р  «Об утверждении   перечня муниципальных услуг и работ, оказываемых и выполняемых муниципальными  образовательными учреждениями Кировского муниципального района»;</w:t>
      </w:r>
    </w:p>
    <w:p w:rsidR="004D66E8" w:rsidRPr="007438B2" w:rsidRDefault="004D66E8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D66E8" w:rsidRPr="007438B2" w:rsidRDefault="004D66E8" w:rsidP="007C7A08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8B2">
        <w:rPr>
          <w:rFonts w:ascii="Times New Roman" w:hAnsi="Times New Roman"/>
          <w:sz w:val="24"/>
          <w:szCs w:val="24"/>
        </w:rPr>
        <w:t xml:space="preserve">Устав </w:t>
      </w:r>
      <w:r w:rsidRPr="007438B2">
        <w:rPr>
          <w:rFonts w:ascii="Times New Roman" w:hAnsi="Times New Roman"/>
          <w:color w:val="000000"/>
          <w:spacing w:val="-3"/>
          <w:sz w:val="24"/>
          <w:szCs w:val="24"/>
        </w:rPr>
        <w:t>муниципального бюджетного</w:t>
      </w:r>
      <w:r w:rsidRPr="007438B2">
        <w:rPr>
          <w:rFonts w:ascii="Times New Roman" w:hAnsi="Times New Roman"/>
          <w:sz w:val="24"/>
          <w:szCs w:val="24"/>
        </w:rPr>
        <w:t xml:space="preserve"> общеобразовательного учреждения «Основная общеобразовательная школа с.Увальное Кировского района» ;</w:t>
      </w:r>
    </w:p>
    <w:p w:rsidR="004D66E8" w:rsidRPr="007438B2" w:rsidRDefault="004D66E8" w:rsidP="007C7A08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438B2">
        <w:rPr>
          <w:rFonts w:ascii="Times New Roman" w:hAnsi="Times New Roman"/>
          <w:color w:val="000000"/>
          <w:sz w:val="24"/>
          <w:szCs w:val="24"/>
        </w:rPr>
        <w:t>Постановление Главного государственного санитарного врача РФ от 23 июля 2008 г. N 45 «Об утверждении 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образования» ( СанПиН 2.4.5.2409-08);</w:t>
      </w:r>
    </w:p>
    <w:p w:rsidR="004D66E8" w:rsidRPr="007438B2" w:rsidRDefault="004D66E8" w:rsidP="00F71D57">
      <w:pPr>
        <w:pStyle w:val="headertexttopleveltextcentertext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  <w:r w:rsidRPr="007438B2">
        <w:t>Постановление</w:t>
      </w:r>
      <w:r w:rsidRPr="007438B2">
        <w:rPr>
          <w:spacing w:val="2"/>
        </w:rPr>
        <w:t xml:space="preserve"> Губернатора Приморского края от 15 февраля 2007 года N 32-пг</w:t>
      </w:r>
      <w:r w:rsidRPr="007438B2">
        <w:t>«О порядке  обеспечения  обучающихся в младших классах (1-4 включительно) бесплатным питанием» (в редакции</w:t>
      </w:r>
      <w:r w:rsidRPr="007438B2">
        <w:rPr>
          <w:rStyle w:val="apple-converted-space"/>
          <w:spacing w:val="2"/>
        </w:rPr>
        <w:t> </w:t>
      </w:r>
      <w:hyperlink r:id="rId5" w:history="1">
        <w:r w:rsidRPr="007438B2">
          <w:rPr>
            <w:rStyle w:val="Hyperlink"/>
            <w:spacing w:val="2"/>
          </w:rPr>
          <w:t>Постановлений Губернатора Приморского края от 23.11.2007 N 183-пг</w:t>
        </w:r>
      </w:hyperlink>
      <w:r w:rsidRPr="007438B2">
        <w:t>,</w:t>
      </w:r>
      <w:r w:rsidRPr="007438B2">
        <w:rPr>
          <w:rStyle w:val="apple-converted-space"/>
          <w:spacing w:val="2"/>
        </w:rPr>
        <w:t> </w:t>
      </w:r>
      <w:hyperlink r:id="rId6" w:history="1">
        <w:r w:rsidRPr="007438B2">
          <w:rPr>
            <w:rStyle w:val="Hyperlink"/>
            <w:spacing w:val="2"/>
          </w:rPr>
          <w:t>от 14.02.2008 N 14-пг</w:t>
        </w:r>
      </w:hyperlink>
      <w:r w:rsidRPr="007438B2">
        <w:t>,</w:t>
      </w:r>
      <w:r w:rsidRPr="007438B2">
        <w:rPr>
          <w:rStyle w:val="apple-converted-space"/>
          <w:spacing w:val="2"/>
        </w:rPr>
        <w:t> </w:t>
      </w:r>
      <w:hyperlink r:id="rId7" w:history="1">
        <w:r w:rsidRPr="007438B2">
          <w:rPr>
            <w:rStyle w:val="Hyperlink"/>
            <w:spacing w:val="2"/>
          </w:rPr>
          <w:t>от 03.10.2008 N 111-пг</w:t>
        </w:r>
      </w:hyperlink>
      <w:r w:rsidRPr="007438B2">
        <w:t>,</w:t>
      </w:r>
      <w:r w:rsidRPr="007438B2">
        <w:rPr>
          <w:rStyle w:val="apple-converted-space"/>
          <w:spacing w:val="2"/>
        </w:rPr>
        <w:t> </w:t>
      </w:r>
      <w:hyperlink r:id="rId8" w:history="1">
        <w:r w:rsidRPr="007438B2">
          <w:rPr>
            <w:rStyle w:val="Hyperlink"/>
            <w:spacing w:val="2"/>
          </w:rPr>
          <w:t>от 30.01.2012 N 3-пг</w:t>
        </w:r>
      </w:hyperlink>
      <w:r w:rsidRPr="007438B2">
        <w:t>,</w:t>
      </w:r>
      <w:r w:rsidRPr="007438B2">
        <w:rPr>
          <w:rStyle w:val="apple-converted-space"/>
          <w:spacing w:val="2"/>
        </w:rPr>
        <w:t> </w:t>
      </w:r>
      <w:hyperlink r:id="rId9" w:history="1">
        <w:r w:rsidRPr="007438B2">
          <w:rPr>
            <w:rStyle w:val="Hyperlink"/>
            <w:spacing w:val="2"/>
          </w:rPr>
          <w:t>от 02.02.2015 N 7-пг</w:t>
        </w:r>
      </w:hyperlink>
      <w:r w:rsidRPr="007438B2">
        <w:t>,</w:t>
      </w:r>
      <w:r w:rsidRPr="007438B2">
        <w:rPr>
          <w:rStyle w:val="apple-converted-space"/>
          <w:spacing w:val="2"/>
        </w:rPr>
        <w:t> </w:t>
      </w:r>
      <w:hyperlink r:id="rId10" w:history="1">
        <w:r w:rsidRPr="007438B2">
          <w:rPr>
            <w:rStyle w:val="Hyperlink"/>
            <w:spacing w:val="2"/>
          </w:rPr>
          <w:t>от 15.04.2015 N 32-пг</w:t>
        </w:r>
      </w:hyperlink>
      <w:r w:rsidRPr="007438B2">
        <w:t>)</w:t>
      </w:r>
      <w:r w:rsidRPr="007438B2">
        <w:rPr>
          <w:rStyle w:val="apple-converted-space"/>
          <w:spacing w:val="2"/>
        </w:rPr>
        <w:t> </w:t>
      </w:r>
    </w:p>
    <w:p w:rsidR="004D66E8" w:rsidRPr="007438B2" w:rsidRDefault="004D66E8" w:rsidP="007438B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438B2">
        <w:rPr>
          <w:rFonts w:ascii="Times New Roman" w:hAnsi="Times New Roman" w:cs="Times New Roman"/>
          <w:b/>
          <w:sz w:val="24"/>
          <w:szCs w:val="24"/>
        </w:rPr>
        <w:t>4.2. Нормативный правовой акт, устанавливающий размер платы (цену, тариф) либо порядок их установления на оплату муниципальной услуги (работы)</w:t>
      </w:r>
      <w:r w:rsidRPr="007438B2">
        <w:rPr>
          <w:rFonts w:ascii="Times New Roman" w:hAnsi="Times New Roman" w:cs="Times New Roman"/>
          <w:sz w:val="24"/>
          <w:szCs w:val="24"/>
        </w:rPr>
        <w:t>.</w:t>
      </w:r>
    </w:p>
    <w:p w:rsidR="004D66E8" w:rsidRPr="007438B2" w:rsidRDefault="004D66E8" w:rsidP="007438B2">
      <w:pPr>
        <w:tabs>
          <w:tab w:val="left" w:pos="6840"/>
          <w:tab w:val="left" w:pos="9540"/>
        </w:tabs>
        <w:jc w:val="both"/>
        <w:rPr>
          <w:rFonts w:ascii="Times New Roman" w:hAnsi="Times New Roman"/>
          <w:sz w:val="24"/>
          <w:szCs w:val="24"/>
        </w:rPr>
      </w:pPr>
      <w:r w:rsidRPr="007438B2">
        <w:rPr>
          <w:rFonts w:ascii="Times New Roman" w:hAnsi="Times New Roman"/>
          <w:sz w:val="24"/>
          <w:szCs w:val="24"/>
        </w:rPr>
        <w:t>-Решение Думы Кировского муниципального района от 31.10.2013 года № 90-НПА «Положение о порядке взимания и распределения родительской платы за присмотр и уход за детьми в муниципальных дошкольных образовательных организациях, дошкольных группах муниципальных общеобразовательных организаций,</w:t>
      </w:r>
      <w:r w:rsidRPr="007438B2">
        <w:rPr>
          <w:rFonts w:ascii="Times New Roman" w:hAnsi="Times New Roman"/>
          <w:bCs/>
          <w:sz w:val="24"/>
          <w:szCs w:val="24"/>
        </w:rPr>
        <w:t xml:space="preserve"> осваивающих образовательные программы дошкольного образования, </w:t>
      </w:r>
      <w:r w:rsidRPr="007438B2">
        <w:rPr>
          <w:rFonts w:ascii="Times New Roman" w:hAnsi="Times New Roman"/>
          <w:sz w:val="24"/>
          <w:szCs w:val="24"/>
        </w:rPr>
        <w:t>группах кратковременного пребывания детей дошкольного возраста (присмотра и ухода) Кировского муниципального района»;</w:t>
      </w:r>
    </w:p>
    <w:p w:rsidR="004D66E8" w:rsidRPr="007438B2" w:rsidRDefault="004D66E8" w:rsidP="007438B2">
      <w:pPr>
        <w:pStyle w:val="30"/>
        <w:shd w:val="clear" w:color="auto" w:fill="auto"/>
        <w:tabs>
          <w:tab w:val="left" w:pos="540"/>
          <w:tab w:val="left" w:pos="5314"/>
          <w:tab w:val="left" w:pos="7302"/>
        </w:tabs>
        <w:spacing w:before="0" w:line="240" w:lineRule="auto"/>
        <w:ind w:left="20" w:right="20"/>
        <w:rPr>
          <w:rFonts w:ascii="Times New Roman" w:hAnsi="Times New Roman"/>
          <w:b w:val="0"/>
          <w:sz w:val="24"/>
          <w:szCs w:val="24"/>
        </w:rPr>
      </w:pPr>
      <w:r w:rsidRPr="007438B2">
        <w:rPr>
          <w:rFonts w:ascii="Times New Roman" w:hAnsi="Times New Roman"/>
          <w:sz w:val="24"/>
          <w:szCs w:val="24"/>
        </w:rPr>
        <w:t>-</w:t>
      </w:r>
      <w:r w:rsidRPr="007438B2">
        <w:rPr>
          <w:rFonts w:ascii="Times New Roman" w:hAnsi="Times New Roman"/>
          <w:b w:val="0"/>
          <w:sz w:val="24"/>
          <w:szCs w:val="24"/>
        </w:rPr>
        <w:t xml:space="preserve"> Постановление главы администрации Кировского района от 17.02.2016 года № 35 «Об установлении размера родительской платы за  присмотр и уход за детьми в муниципальных бюджетных дошкольных образовательных организациях, дошкольных группах муниципальных бюджетных общеобразовательных организаций, осваивающих образовательные программы дошкольного образования, группах кратковременного пребывания детей дошкольного возраста (присмотра и ухода) Кировского муниципального района». </w:t>
      </w:r>
    </w:p>
    <w:p w:rsidR="004D66E8" w:rsidRPr="007438B2" w:rsidRDefault="004D66E8" w:rsidP="007438B2">
      <w:pPr>
        <w:tabs>
          <w:tab w:val="left" w:pos="6840"/>
          <w:tab w:val="left" w:pos="9540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Pr="007438B2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3</w:t>
      </w:r>
      <w:r w:rsidRPr="007438B2">
        <w:rPr>
          <w:rFonts w:ascii="Times New Roman" w:hAnsi="Times New Roman"/>
          <w:b/>
          <w:sz w:val="24"/>
          <w:szCs w:val="24"/>
        </w:rPr>
        <w:t>. Орган, устанавливающий предельные цены (тарифы)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438B2">
        <w:rPr>
          <w:rFonts w:ascii="Times New Roman" w:hAnsi="Times New Roman"/>
          <w:color w:val="000000"/>
          <w:sz w:val="24"/>
          <w:szCs w:val="24"/>
        </w:rPr>
        <w:t xml:space="preserve"> - администрация Кировского муниципального района.       </w:t>
      </w:r>
    </w:p>
    <w:p w:rsidR="004D66E8" w:rsidRPr="007438B2" w:rsidRDefault="004D66E8" w:rsidP="007438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4</w:t>
      </w:r>
      <w:r w:rsidRPr="007438B2">
        <w:rPr>
          <w:rFonts w:ascii="Times New Roman" w:hAnsi="Times New Roman"/>
          <w:b/>
          <w:color w:val="000000"/>
          <w:sz w:val="24"/>
          <w:szCs w:val="24"/>
        </w:rPr>
        <w:t>.</w:t>
      </w:r>
      <w:r>
        <w:rPr>
          <w:rFonts w:ascii="Times New Roman" w:hAnsi="Times New Roman"/>
          <w:b/>
          <w:color w:val="000000"/>
          <w:sz w:val="24"/>
          <w:szCs w:val="24"/>
        </w:rPr>
        <w:t>4</w:t>
      </w:r>
      <w:r w:rsidRPr="007438B2">
        <w:rPr>
          <w:rFonts w:ascii="Times New Roman" w:hAnsi="Times New Roman"/>
          <w:b/>
          <w:color w:val="000000"/>
          <w:sz w:val="24"/>
          <w:szCs w:val="24"/>
        </w:rPr>
        <w:t>.     Значение предельных цен (тарифов)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91"/>
        <w:gridCol w:w="7395"/>
      </w:tblGrid>
      <w:tr w:rsidR="004D66E8" w:rsidRPr="0000768B" w:rsidTr="00FA6521">
        <w:tc>
          <w:tcPr>
            <w:tcW w:w="7391" w:type="dxa"/>
          </w:tcPr>
          <w:p w:rsidR="004D66E8" w:rsidRPr="00FA6521" w:rsidRDefault="004D66E8" w:rsidP="00FA6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color w:val="000000"/>
              </w:rPr>
            </w:pPr>
            <w:r w:rsidRPr="00FA6521">
              <w:rPr>
                <w:rFonts w:ascii="Times New Roman" w:hAnsi="Times New Roman"/>
                <w:color w:val="000000"/>
              </w:rPr>
              <w:t>Наименование муниципальной услуги (работы)</w:t>
            </w:r>
          </w:p>
        </w:tc>
        <w:tc>
          <w:tcPr>
            <w:tcW w:w="7395" w:type="dxa"/>
          </w:tcPr>
          <w:p w:rsidR="004D66E8" w:rsidRPr="00FA6521" w:rsidRDefault="004D66E8" w:rsidP="00FA6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color w:val="000000"/>
              </w:rPr>
            </w:pPr>
            <w:r w:rsidRPr="00FA6521">
              <w:rPr>
                <w:rFonts w:ascii="Times New Roman" w:hAnsi="Times New Roman"/>
                <w:color w:val="000000"/>
              </w:rPr>
              <w:t xml:space="preserve"> Предельная цена (тариф),единица измерения</w:t>
            </w:r>
          </w:p>
        </w:tc>
      </w:tr>
      <w:tr w:rsidR="004D66E8" w:rsidRPr="0000768B" w:rsidTr="00FA6521">
        <w:tc>
          <w:tcPr>
            <w:tcW w:w="7391" w:type="dxa"/>
          </w:tcPr>
          <w:p w:rsidR="004D66E8" w:rsidRPr="00FA6521" w:rsidRDefault="004D66E8" w:rsidP="00FA6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color w:val="000000"/>
              </w:rPr>
            </w:pPr>
            <w:r w:rsidRPr="00FA6521">
              <w:rPr>
                <w:rFonts w:ascii="Times New Roman" w:hAnsi="Times New Roman"/>
                <w:color w:val="000000"/>
              </w:rPr>
              <w:t>1.присмотр и уход</w:t>
            </w:r>
          </w:p>
        </w:tc>
        <w:tc>
          <w:tcPr>
            <w:tcW w:w="7395" w:type="dxa"/>
          </w:tcPr>
          <w:p w:rsidR="004D66E8" w:rsidRPr="00FA6521" w:rsidRDefault="004D66E8" w:rsidP="00FA6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color w:val="000000"/>
              </w:rPr>
            </w:pPr>
            <w:r w:rsidRPr="00FA6521">
              <w:rPr>
                <w:rFonts w:ascii="Times New Roman" w:hAnsi="Times New Roman"/>
                <w:color w:val="000000"/>
              </w:rPr>
              <w:t>75 рублей ( в день)</w:t>
            </w:r>
          </w:p>
        </w:tc>
      </w:tr>
      <w:tr w:rsidR="004D66E8" w:rsidRPr="0000768B" w:rsidTr="00FA6521">
        <w:tc>
          <w:tcPr>
            <w:tcW w:w="7391" w:type="dxa"/>
          </w:tcPr>
          <w:p w:rsidR="004D66E8" w:rsidRPr="00FA6521" w:rsidRDefault="004D66E8" w:rsidP="00FA6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  <w:r w:rsidRPr="00FA6521">
              <w:rPr>
                <w:rFonts w:ascii="Times New Roman" w:hAnsi="Times New Roman"/>
                <w:b/>
                <w:color w:val="000000"/>
              </w:rPr>
              <w:t>2</w:t>
            </w:r>
            <w:r w:rsidRPr="00FA6521">
              <w:rPr>
                <w:rFonts w:ascii="Times New Roman" w:hAnsi="Times New Roman"/>
                <w:color w:val="000000"/>
              </w:rPr>
              <w:t>. питание обучающихся</w:t>
            </w:r>
          </w:p>
        </w:tc>
        <w:tc>
          <w:tcPr>
            <w:tcW w:w="7395" w:type="dxa"/>
          </w:tcPr>
          <w:p w:rsidR="004D66E8" w:rsidRPr="00FA6521" w:rsidRDefault="004D66E8" w:rsidP="00FA65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color w:val="000000"/>
              </w:rPr>
            </w:pPr>
            <w:r w:rsidRPr="00FA6521">
              <w:rPr>
                <w:rFonts w:ascii="Times New Roman" w:hAnsi="Times New Roman"/>
                <w:color w:val="000000"/>
              </w:rPr>
              <w:t>67.50 рублей (в день)</w:t>
            </w:r>
          </w:p>
        </w:tc>
      </w:tr>
    </w:tbl>
    <w:p w:rsidR="004D66E8" w:rsidRPr="00315A77" w:rsidRDefault="004D66E8" w:rsidP="00315A7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15A77">
        <w:rPr>
          <w:rFonts w:ascii="Times New Roman" w:hAnsi="Times New Roman"/>
          <w:color w:val="000000"/>
          <w:sz w:val="24"/>
          <w:szCs w:val="24"/>
        </w:rPr>
        <w:t xml:space="preserve">Питание для обучающихся 1-4 классов организовано за счет субсидий. Стоимость питания 5-9 классов устанавливается  локальным  актом  школы (на основании решения  коллегиального органа управления – совета  школы) </w:t>
      </w:r>
    </w:p>
    <w:p w:rsidR="004D66E8" w:rsidRPr="00F71D57" w:rsidRDefault="004D66E8" w:rsidP="00F71D57">
      <w:pPr>
        <w:tabs>
          <w:tab w:val="left" w:pos="6840"/>
          <w:tab w:val="left" w:pos="9540"/>
        </w:tabs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.4.5</w:t>
      </w:r>
      <w:r w:rsidRPr="00F71D57">
        <w:rPr>
          <w:rFonts w:ascii="Times New Roman" w:hAnsi="Times New Roman"/>
        </w:rPr>
        <w:t>. Порядок информирования потенциальных потребителей работы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26"/>
        <w:gridCol w:w="4930"/>
        <w:gridCol w:w="4930"/>
      </w:tblGrid>
      <w:tr w:rsidR="004D66E8" w:rsidRPr="008056A0" w:rsidTr="00C42552">
        <w:tc>
          <w:tcPr>
            <w:tcW w:w="1666" w:type="pct"/>
            <w:tcBorders>
              <w:bottom w:val="single" w:sz="4" w:space="0" w:color="auto"/>
            </w:tcBorders>
          </w:tcPr>
          <w:p w:rsidR="004D66E8" w:rsidRPr="008056A0" w:rsidRDefault="004D66E8" w:rsidP="00F71D57">
            <w:pPr>
              <w:spacing w:line="240" w:lineRule="auto"/>
              <w:jc w:val="both"/>
              <w:rPr>
                <w:rFonts w:ascii="Times New Roman" w:hAnsi="Times New Roman"/>
                <w:b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b/>
                <w:kern w:val="1"/>
                <w:lang w:eastAsia="ar-SA"/>
              </w:rPr>
              <w:t>Способ информирования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4D66E8" w:rsidRPr="008056A0" w:rsidRDefault="004D66E8" w:rsidP="00F71D57">
            <w:pPr>
              <w:spacing w:line="240" w:lineRule="auto"/>
              <w:jc w:val="both"/>
              <w:rPr>
                <w:rFonts w:ascii="Times New Roman" w:hAnsi="Times New Roman"/>
                <w:b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b/>
                <w:kern w:val="1"/>
                <w:lang w:eastAsia="ar-SA"/>
              </w:rPr>
              <w:t>Состав размещаемой (доводимой) информации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4D66E8" w:rsidRPr="008056A0" w:rsidRDefault="004D66E8" w:rsidP="00F71D57">
            <w:pPr>
              <w:spacing w:line="240" w:lineRule="auto"/>
              <w:jc w:val="both"/>
              <w:rPr>
                <w:rFonts w:ascii="Times New Roman" w:hAnsi="Times New Roman"/>
                <w:b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b/>
                <w:kern w:val="1"/>
                <w:lang w:eastAsia="ar-SA"/>
              </w:rPr>
              <w:t>Частота обновления информации</w:t>
            </w:r>
          </w:p>
        </w:tc>
      </w:tr>
      <w:tr w:rsidR="004D66E8" w:rsidRPr="008056A0" w:rsidTr="00C42552">
        <w:tc>
          <w:tcPr>
            <w:tcW w:w="1666" w:type="pct"/>
          </w:tcPr>
          <w:p w:rsidR="004D66E8" w:rsidRPr="008056A0" w:rsidRDefault="004D66E8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Официальный сайт учреждения           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4D66E8" w:rsidRPr="008056A0" w:rsidRDefault="004D66E8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В соответствии  с действующим законодательством 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4D66E8" w:rsidRPr="008056A0" w:rsidRDefault="004D66E8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По мере обновления информации, не реже 1 раза в 2 недели</w:t>
            </w:r>
          </w:p>
        </w:tc>
      </w:tr>
      <w:tr w:rsidR="004D66E8" w:rsidRPr="008056A0" w:rsidTr="00C42552">
        <w:tc>
          <w:tcPr>
            <w:tcW w:w="1666" w:type="pct"/>
          </w:tcPr>
          <w:p w:rsidR="004D66E8" w:rsidRPr="008056A0" w:rsidRDefault="004D66E8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Информационные стенды в учреждении</w:t>
            </w:r>
          </w:p>
        </w:tc>
        <w:tc>
          <w:tcPr>
            <w:tcW w:w="1667" w:type="pct"/>
            <w:tcBorders>
              <w:top w:val="single" w:sz="4" w:space="0" w:color="auto"/>
              <w:bottom w:val="single" w:sz="4" w:space="0" w:color="auto"/>
            </w:tcBorders>
          </w:tcPr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копии учредительных документов (лицензия, свидетельство о государственной аккредитации,  выписка из Устава);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контактная информация вышестоящих организаций;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перечень дополнительных услуг, перечень платных услуг;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порядок организации питания, стоимость питания.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информация о педагогическом коллективе учреждения;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приемные часы администрации учреждения.</w:t>
            </w:r>
          </w:p>
        </w:tc>
        <w:tc>
          <w:tcPr>
            <w:tcW w:w="1667" w:type="pct"/>
            <w:tcBorders>
              <w:top w:val="single" w:sz="4" w:space="0" w:color="auto"/>
              <w:bottom w:val="single" w:sz="4" w:space="0" w:color="auto"/>
            </w:tcBorders>
          </w:tcPr>
          <w:p w:rsidR="004D66E8" w:rsidRPr="008056A0" w:rsidRDefault="004D66E8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По мере обновления информации, но не реже 1 раза в год</w:t>
            </w:r>
          </w:p>
        </w:tc>
      </w:tr>
      <w:tr w:rsidR="004D66E8" w:rsidRPr="008056A0" w:rsidTr="00C42552">
        <w:tc>
          <w:tcPr>
            <w:tcW w:w="1666" w:type="pct"/>
          </w:tcPr>
          <w:p w:rsidR="004D66E8" w:rsidRPr="008056A0" w:rsidRDefault="004D66E8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Родительские собрания</w:t>
            </w:r>
          </w:p>
        </w:tc>
        <w:tc>
          <w:tcPr>
            <w:tcW w:w="1667" w:type="pct"/>
            <w:tcBorders>
              <w:top w:val="single" w:sz="4" w:space="0" w:color="auto"/>
            </w:tcBorders>
          </w:tcPr>
          <w:p w:rsidR="004D66E8" w:rsidRPr="008056A0" w:rsidRDefault="004D66E8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В соответствии с годовым планом работы</w:t>
            </w:r>
          </w:p>
        </w:tc>
        <w:tc>
          <w:tcPr>
            <w:tcW w:w="1667" w:type="pct"/>
            <w:tcBorders>
              <w:top w:val="single" w:sz="4" w:space="0" w:color="auto"/>
            </w:tcBorders>
          </w:tcPr>
          <w:p w:rsidR="004D66E8" w:rsidRPr="008056A0" w:rsidRDefault="004D66E8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Не реже 1 раза в триместр (четверть)</w:t>
            </w:r>
          </w:p>
        </w:tc>
      </w:tr>
    </w:tbl>
    <w:p w:rsidR="004D66E8" w:rsidRPr="00F71D57" w:rsidRDefault="004D66E8" w:rsidP="00F71D57">
      <w:pPr>
        <w:tabs>
          <w:tab w:val="left" w:pos="6840"/>
          <w:tab w:val="left" w:pos="9540"/>
        </w:tabs>
        <w:spacing w:line="240" w:lineRule="auto"/>
        <w:ind w:firstLine="709"/>
        <w:jc w:val="center"/>
        <w:rPr>
          <w:rFonts w:ascii="Times New Roman" w:hAnsi="Times New Roman"/>
        </w:rPr>
      </w:pPr>
    </w:p>
    <w:p w:rsidR="004D66E8" w:rsidRPr="00F71D57" w:rsidRDefault="004D66E8" w:rsidP="00F71D57">
      <w:pPr>
        <w:tabs>
          <w:tab w:val="left" w:pos="6840"/>
          <w:tab w:val="left" w:pos="9540"/>
        </w:tabs>
        <w:spacing w:line="240" w:lineRule="auto"/>
        <w:ind w:firstLine="709"/>
        <w:jc w:val="center"/>
        <w:rPr>
          <w:rFonts w:ascii="Times New Roman" w:hAnsi="Times New Roman"/>
          <w:b/>
        </w:rPr>
      </w:pPr>
      <w:r w:rsidRPr="00F71D57">
        <w:rPr>
          <w:rFonts w:ascii="Times New Roman" w:hAnsi="Times New Roman"/>
          <w:b/>
        </w:rPr>
        <w:t>Часть 3. Прочие сведения о муниципальном задании (6)</w:t>
      </w:r>
    </w:p>
    <w:p w:rsidR="004D66E8" w:rsidRPr="00F71D57" w:rsidRDefault="004D66E8" w:rsidP="00F71D57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 w:rsidRPr="00F71D57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F71D57">
        <w:rPr>
          <w:rFonts w:ascii="Times New Roman" w:hAnsi="Times New Roman" w:cs="Times New Roman"/>
          <w:b/>
          <w:color w:val="000000"/>
          <w:sz w:val="24"/>
          <w:szCs w:val="24"/>
        </w:rPr>
        <w:t>Основания для досрочного прекращения выполнения муниципального задания</w:t>
      </w:r>
    </w:p>
    <w:p w:rsidR="004D66E8" w:rsidRPr="00F71D57" w:rsidRDefault="004D66E8" w:rsidP="00F71D57">
      <w:pPr>
        <w:pStyle w:val="ConsPlusNonformat"/>
        <w:widowControl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F71D57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 w:rsidRPr="00F71D57">
        <w:rPr>
          <w:rFonts w:ascii="Times New Roman" w:hAnsi="Times New Roman" w:cs="Times New Roman"/>
          <w:sz w:val="24"/>
          <w:szCs w:val="24"/>
          <w:u w:val="single"/>
        </w:rPr>
        <w:t>Ликвидация учреждения.</w:t>
      </w:r>
    </w:p>
    <w:p w:rsidR="004D66E8" w:rsidRPr="00F71D57" w:rsidRDefault="004D66E8" w:rsidP="00F71D57">
      <w:pPr>
        <w:pStyle w:val="ConsPlusNonformat"/>
        <w:widowControl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F71D57">
        <w:rPr>
          <w:rFonts w:ascii="Times New Roman" w:hAnsi="Times New Roman" w:cs="Times New Roman"/>
          <w:sz w:val="24"/>
          <w:szCs w:val="24"/>
          <w:u w:val="single"/>
        </w:rPr>
        <w:t>Реорганизация учреждения.</w:t>
      </w:r>
    </w:p>
    <w:p w:rsidR="004D66E8" w:rsidRPr="00F71D57" w:rsidRDefault="004D66E8" w:rsidP="00F71D57">
      <w:pPr>
        <w:pStyle w:val="ConsPlusNonformat"/>
        <w:widowControl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F71D57">
        <w:rPr>
          <w:rFonts w:ascii="Times New Roman" w:hAnsi="Times New Roman" w:cs="Times New Roman"/>
          <w:sz w:val="24"/>
          <w:szCs w:val="24"/>
          <w:u w:val="single"/>
        </w:rPr>
        <w:t>Исключение муниципальной услуги из ведомственного перечня  муниципальных услуг.</w:t>
      </w:r>
    </w:p>
    <w:p w:rsidR="004D66E8" w:rsidRPr="00F71D57" w:rsidRDefault="004D66E8" w:rsidP="00F71D57">
      <w:pPr>
        <w:pStyle w:val="ConsPlusNonformat"/>
        <w:widowControl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F71D57">
        <w:rPr>
          <w:rFonts w:ascii="Times New Roman" w:hAnsi="Times New Roman" w:cs="Times New Roman"/>
          <w:sz w:val="24"/>
          <w:szCs w:val="24"/>
          <w:u w:val="single"/>
        </w:rPr>
        <w:t xml:space="preserve">отмена (прекращение) или приостановление полномочия по оказанию соответствующей муниципальной услуги </w:t>
      </w:r>
    </w:p>
    <w:p w:rsidR="004D66E8" w:rsidRPr="00F71D57" w:rsidRDefault="004D66E8" w:rsidP="00F71D57">
      <w:pPr>
        <w:pStyle w:val="ConsPlusNonformat"/>
        <w:widowControl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F71D57">
        <w:rPr>
          <w:rFonts w:ascii="Times New Roman" w:hAnsi="Times New Roman" w:cs="Times New Roman"/>
          <w:sz w:val="24"/>
          <w:szCs w:val="24"/>
          <w:u w:val="single"/>
        </w:rPr>
        <w:t>Изменение нормативных правовых актов Российской Федерации, влекущее изменения требований к порядку или результатам оказания государственных услуг</w:t>
      </w:r>
    </w:p>
    <w:p w:rsidR="004D66E8" w:rsidRPr="00F71D57" w:rsidRDefault="004D66E8" w:rsidP="00F71D57">
      <w:pPr>
        <w:pStyle w:val="ConsPlusNonformat"/>
        <w:widowControl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F71D57">
        <w:rPr>
          <w:rFonts w:ascii="Times New Roman" w:hAnsi="Times New Roman" w:cs="Times New Roman"/>
          <w:sz w:val="24"/>
          <w:szCs w:val="24"/>
          <w:u w:val="single"/>
        </w:rPr>
        <w:t xml:space="preserve"> Иные основания, предусмотренные нормативными правовыми актами Российской Федерации, Приморского края и муниципальными правовыми актами Кировского  муниципального района.</w:t>
      </w:r>
    </w:p>
    <w:p w:rsidR="004D66E8" w:rsidRPr="00F71D57" w:rsidRDefault="004D66E8" w:rsidP="00F71D5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D66E8" w:rsidRPr="00F71D57" w:rsidRDefault="004D66E8" w:rsidP="007C7A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F71D57">
        <w:rPr>
          <w:rFonts w:ascii="Times New Roman" w:hAnsi="Times New Roman"/>
          <w:color w:val="000000"/>
        </w:rPr>
        <w:t>2. Порядок контроля за выполнением муниципального задания</w:t>
      </w:r>
    </w:p>
    <w:tbl>
      <w:tblPr>
        <w:tblpPr w:leftFromText="180" w:rightFromText="180" w:vertAnchor="text" w:horzAnchor="margin" w:tblpY="127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961"/>
        <w:gridCol w:w="2898"/>
        <w:gridCol w:w="4927"/>
      </w:tblGrid>
      <w:tr w:rsidR="004D66E8" w:rsidRPr="008056A0" w:rsidTr="00C42552">
        <w:tc>
          <w:tcPr>
            <w:tcW w:w="2354" w:type="pct"/>
          </w:tcPr>
          <w:p w:rsidR="004D66E8" w:rsidRPr="008056A0" w:rsidRDefault="004D66E8" w:rsidP="00F71D57">
            <w:pPr>
              <w:spacing w:line="240" w:lineRule="auto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Формы контроля</w:t>
            </w:r>
          </w:p>
        </w:tc>
        <w:tc>
          <w:tcPr>
            <w:tcW w:w="980" w:type="pct"/>
          </w:tcPr>
          <w:p w:rsidR="004D66E8" w:rsidRPr="008056A0" w:rsidRDefault="004D66E8" w:rsidP="00F71D57">
            <w:pPr>
              <w:spacing w:line="240" w:lineRule="auto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Периодичность</w:t>
            </w:r>
          </w:p>
        </w:tc>
        <w:tc>
          <w:tcPr>
            <w:tcW w:w="1666" w:type="pct"/>
          </w:tcPr>
          <w:p w:rsidR="004D66E8" w:rsidRPr="008056A0" w:rsidRDefault="004D66E8" w:rsidP="00F71D57">
            <w:pPr>
              <w:spacing w:line="240" w:lineRule="auto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Отраслевой орган, осуществляющий контроль  за оказанием услуги</w:t>
            </w:r>
          </w:p>
        </w:tc>
      </w:tr>
      <w:tr w:rsidR="004D66E8" w:rsidRPr="008056A0" w:rsidTr="00C42552">
        <w:tc>
          <w:tcPr>
            <w:tcW w:w="2354" w:type="pct"/>
          </w:tcPr>
          <w:p w:rsidR="004D66E8" w:rsidRPr="008056A0" w:rsidRDefault="004D66E8" w:rsidP="007C7A08">
            <w:pPr>
              <w:spacing w:after="0" w:line="240" w:lineRule="auto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1. Внутренний</w:t>
            </w:r>
          </w:p>
          <w:p w:rsidR="004D66E8" w:rsidRPr="008056A0" w:rsidRDefault="004D66E8" w:rsidP="007C7A08">
            <w:pPr>
              <w:spacing w:after="0" w:line="240" w:lineRule="auto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- оперативный контроль (по выявленным проблемным фактам и жалобам, касающимся качества предоставления услуг);</w:t>
            </w:r>
          </w:p>
          <w:p w:rsidR="004D66E8" w:rsidRPr="008056A0" w:rsidRDefault="004D66E8" w:rsidP="007C7A08">
            <w:pPr>
              <w:spacing w:after="0" w:line="240" w:lineRule="auto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- контроль мероприятий (анализ и оценка проведенного мероприятия);</w:t>
            </w:r>
          </w:p>
          <w:p w:rsidR="004D66E8" w:rsidRPr="008056A0" w:rsidRDefault="004D66E8" w:rsidP="007C7A08">
            <w:pPr>
              <w:spacing w:after="0" w:line="240" w:lineRule="auto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- итоговый контроль (анализ деятельности учреждения по результатам года)</w:t>
            </w:r>
          </w:p>
        </w:tc>
        <w:tc>
          <w:tcPr>
            <w:tcW w:w="980" w:type="pct"/>
          </w:tcPr>
          <w:p w:rsidR="004D66E8" w:rsidRPr="008056A0" w:rsidRDefault="004D66E8" w:rsidP="00F71D57">
            <w:pPr>
              <w:spacing w:line="240" w:lineRule="auto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 xml:space="preserve">Внепланово  по поступлению жалоб на качество предоставляемой услуги </w:t>
            </w:r>
          </w:p>
        </w:tc>
        <w:tc>
          <w:tcPr>
            <w:tcW w:w="1666" w:type="pct"/>
          </w:tcPr>
          <w:p w:rsidR="004D66E8" w:rsidRPr="008056A0" w:rsidRDefault="004D66E8" w:rsidP="00F71D57">
            <w:pPr>
              <w:spacing w:line="240" w:lineRule="auto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начальник отдела   образования администрации Кировского муниципального района, специалисты отдела образования, руководитель учреждения</w:t>
            </w:r>
          </w:p>
        </w:tc>
      </w:tr>
      <w:tr w:rsidR="004D66E8" w:rsidRPr="008056A0" w:rsidTr="00C42552">
        <w:tc>
          <w:tcPr>
            <w:tcW w:w="2354" w:type="pct"/>
          </w:tcPr>
          <w:p w:rsidR="004D66E8" w:rsidRPr="008056A0" w:rsidRDefault="004D66E8" w:rsidP="007C7A08">
            <w:pPr>
              <w:spacing w:after="0" w:line="240" w:lineRule="auto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2. Внешний</w:t>
            </w:r>
          </w:p>
          <w:p w:rsidR="004D66E8" w:rsidRPr="008056A0" w:rsidRDefault="004D66E8" w:rsidP="007C7A08">
            <w:pPr>
              <w:spacing w:after="0" w:line="240" w:lineRule="auto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- проведение мониторинга основных показателей работы за определенный период;</w:t>
            </w:r>
          </w:p>
          <w:p w:rsidR="004D66E8" w:rsidRPr="008056A0" w:rsidRDefault="004D66E8" w:rsidP="007C7A08">
            <w:pPr>
              <w:spacing w:after="0" w:line="240" w:lineRule="auto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- анализ обращений и жалоб граждан в управление по вопросам  образования;</w:t>
            </w:r>
          </w:p>
          <w:p w:rsidR="004D66E8" w:rsidRPr="008056A0" w:rsidRDefault="004D66E8" w:rsidP="007C7A08">
            <w:pPr>
              <w:spacing w:after="0" w:line="240" w:lineRule="auto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- проведение контрольных мероприятий, в том числе жалоб на качество услуг, а также факт принятия мер по жалобам.</w:t>
            </w:r>
          </w:p>
        </w:tc>
        <w:tc>
          <w:tcPr>
            <w:tcW w:w="980" w:type="pct"/>
          </w:tcPr>
          <w:p w:rsidR="004D66E8" w:rsidRPr="008056A0" w:rsidRDefault="004D66E8" w:rsidP="007C7A08">
            <w:pPr>
              <w:spacing w:after="0" w:line="240" w:lineRule="auto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Внепланово  по поступлению жалоб на качество  предоставляемой услуги</w:t>
            </w:r>
          </w:p>
          <w:p w:rsidR="004D66E8" w:rsidRPr="008056A0" w:rsidRDefault="004D66E8" w:rsidP="007C7A08">
            <w:pPr>
              <w:spacing w:after="0" w:line="240" w:lineRule="auto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1666" w:type="pct"/>
          </w:tcPr>
          <w:p w:rsidR="004D66E8" w:rsidRPr="008056A0" w:rsidRDefault="004D66E8" w:rsidP="00F71D57">
            <w:pPr>
              <w:spacing w:line="240" w:lineRule="auto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начальник отдела  образования администрация Кировского муниципального района , специалисты отдела образования, руководитель учреждения</w:t>
            </w:r>
          </w:p>
        </w:tc>
      </w:tr>
      <w:tr w:rsidR="004D66E8" w:rsidRPr="008056A0" w:rsidTr="00C42552">
        <w:tc>
          <w:tcPr>
            <w:tcW w:w="2354" w:type="pct"/>
          </w:tcPr>
          <w:p w:rsidR="004D66E8" w:rsidRPr="008056A0" w:rsidRDefault="004D66E8" w:rsidP="00F71D57">
            <w:pPr>
              <w:spacing w:line="240" w:lineRule="auto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3. Плановые проверки</w:t>
            </w:r>
          </w:p>
        </w:tc>
        <w:tc>
          <w:tcPr>
            <w:tcW w:w="980" w:type="pct"/>
          </w:tcPr>
          <w:p w:rsidR="004D66E8" w:rsidRPr="008056A0" w:rsidRDefault="004D66E8" w:rsidP="00F71D57">
            <w:pPr>
              <w:spacing w:line="240" w:lineRule="auto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>В соответствии с планом, графиком</w:t>
            </w:r>
          </w:p>
        </w:tc>
        <w:tc>
          <w:tcPr>
            <w:tcW w:w="1666" w:type="pct"/>
          </w:tcPr>
          <w:p w:rsidR="004D66E8" w:rsidRPr="008056A0" w:rsidRDefault="004D66E8" w:rsidP="007C7A08">
            <w:pPr>
              <w:spacing w:after="0" w:line="240" w:lineRule="auto"/>
              <w:rPr>
                <w:rFonts w:ascii="Times New Roman" w:hAnsi="Times New Roman"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kern w:val="1"/>
                <w:lang w:eastAsia="ar-SA"/>
              </w:rPr>
              <w:t xml:space="preserve">начальник отдела   образования администрации Кировского муниципального района, специалисты отдела образования, </w:t>
            </w:r>
            <w:r w:rsidRPr="008056A0">
              <w:rPr>
                <w:rFonts w:ascii="Times New Roman" w:hAnsi="Times New Roman"/>
              </w:rPr>
              <w:t xml:space="preserve"> МКУ «ЦОМОУ»</w:t>
            </w:r>
            <w:r w:rsidRPr="008056A0">
              <w:rPr>
                <w:rFonts w:ascii="Times New Roman" w:hAnsi="Times New Roman"/>
                <w:kern w:val="1"/>
                <w:lang w:eastAsia="ar-SA"/>
              </w:rPr>
              <w:t xml:space="preserve"> </w:t>
            </w:r>
          </w:p>
        </w:tc>
      </w:tr>
    </w:tbl>
    <w:p w:rsidR="004D66E8" w:rsidRPr="00F71D57" w:rsidRDefault="004D66E8" w:rsidP="00F71D57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</w:rPr>
      </w:pPr>
    </w:p>
    <w:p w:rsidR="004D66E8" w:rsidRPr="00F71D57" w:rsidRDefault="004D66E8" w:rsidP="00F71D5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71D57">
        <w:rPr>
          <w:rFonts w:ascii="Times New Roman" w:hAnsi="Times New Roman" w:cs="Times New Roman"/>
          <w:sz w:val="24"/>
          <w:szCs w:val="24"/>
        </w:rPr>
        <w:t>3.Варианты   информирования  потенциальных  потребителей муниципальной услуги( работы)</w:t>
      </w:r>
    </w:p>
    <w:p w:rsidR="004D66E8" w:rsidRPr="00F71D57" w:rsidRDefault="004D66E8" w:rsidP="00F71D57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26"/>
        <w:gridCol w:w="4930"/>
        <w:gridCol w:w="4930"/>
      </w:tblGrid>
      <w:tr w:rsidR="004D66E8" w:rsidRPr="008056A0" w:rsidTr="00C42552">
        <w:tc>
          <w:tcPr>
            <w:tcW w:w="1666" w:type="pct"/>
            <w:tcBorders>
              <w:bottom w:val="single" w:sz="4" w:space="0" w:color="auto"/>
            </w:tcBorders>
          </w:tcPr>
          <w:p w:rsidR="004D66E8" w:rsidRPr="008056A0" w:rsidRDefault="004D66E8" w:rsidP="00F71D57">
            <w:pPr>
              <w:spacing w:line="240" w:lineRule="auto"/>
              <w:jc w:val="both"/>
              <w:rPr>
                <w:rFonts w:ascii="Times New Roman" w:hAnsi="Times New Roman"/>
                <w:b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b/>
                <w:kern w:val="1"/>
                <w:lang w:eastAsia="ar-SA"/>
              </w:rPr>
              <w:t>Способ информирования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4D66E8" w:rsidRPr="008056A0" w:rsidRDefault="004D66E8" w:rsidP="00F71D57">
            <w:pPr>
              <w:spacing w:line="240" w:lineRule="auto"/>
              <w:jc w:val="both"/>
              <w:rPr>
                <w:rFonts w:ascii="Times New Roman" w:hAnsi="Times New Roman"/>
                <w:b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b/>
                <w:kern w:val="1"/>
                <w:lang w:eastAsia="ar-SA"/>
              </w:rPr>
              <w:t>Состав размещаемой (доводимой) информации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4D66E8" w:rsidRPr="008056A0" w:rsidRDefault="004D66E8" w:rsidP="00F71D57">
            <w:pPr>
              <w:spacing w:line="240" w:lineRule="auto"/>
              <w:jc w:val="both"/>
              <w:rPr>
                <w:rFonts w:ascii="Times New Roman" w:hAnsi="Times New Roman"/>
                <w:b/>
                <w:kern w:val="1"/>
                <w:lang w:eastAsia="ar-SA"/>
              </w:rPr>
            </w:pPr>
            <w:r w:rsidRPr="008056A0">
              <w:rPr>
                <w:rFonts w:ascii="Times New Roman" w:hAnsi="Times New Roman"/>
                <w:b/>
                <w:kern w:val="1"/>
                <w:lang w:eastAsia="ar-SA"/>
              </w:rPr>
              <w:t>Частота обновления информации</w:t>
            </w:r>
          </w:p>
        </w:tc>
      </w:tr>
      <w:tr w:rsidR="004D66E8" w:rsidRPr="008056A0" w:rsidTr="00C42552">
        <w:tc>
          <w:tcPr>
            <w:tcW w:w="1666" w:type="pct"/>
          </w:tcPr>
          <w:p w:rsidR="004D66E8" w:rsidRPr="008056A0" w:rsidRDefault="004D66E8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Официальный сайт учреждения           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4D66E8" w:rsidRPr="008056A0" w:rsidRDefault="004D66E8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В соответствии  с действующим законодательством </w:t>
            </w: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4D66E8" w:rsidRPr="008056A0" w:rsidRDefault="004D66E8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По мере обновления информации, не реже 1 раза в 2 недели</w:t>
            </w:r>
          </w:p>
        </w:tc>
      </w:tr>
      <w:tr w:rsidR="004D66E8" w:rsidRPr="008056A0" w:rsidTr="00C42552">
        <w:tc>
          <w:tcPr>
            <w:tcW w:w="1666" w:type="pct"/>
          </w:tcPr>
          <w:p w:rsidR="004D66E8" w:rsidRPr="008056A0" w:rsidRDefault="004D66E8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Самообследование учреждения</w:t>
            </w:r>
          </w:p>
        </w:tc>
        <w:tc>
          <w:tcPr>
            <w:tcW w:w="1667" w:type="pct"/>
            <w:tcBorders>
              <w:top w:val="single" w:sz="4" w:space="0" w:color="auto"/>
              <w:bottom w:val="single" w:sz="4" w:space="0" w:color="auto"/>
            </w:tcBorders>
          </w:tcPr>
          <w:p w:rsidR="004D66E8" w:rsidRPr="008056A0" w:rsidRDefault="004D66E8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В соответствии с утвержденной структурой</w:t>
            </w:r>
          </w:p>
        </w:tc>
        <w:tc>
          <w:tcPr>
            <w:tcW w:w="1667" w:type="pct"/>
            <w:tcBorders>
              <w:top w:val="single" w:sz="4" w:space="0" w:color="auto"/>
              <w:bottom w:val="single" w:sz="4" w:space="0" w:color="auto"/>
            </w:tcBorders>
          </w:tcPr>
          <w:p w:rsidR="004D66E8" w:rsidRPr="008056A0" w:rsidRDefault="004D66E8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1 раз в год</w:t>
            </w:r>
          </w:p>
        </w:tc>
      </w:tr>
      <w:tr w:rsidR="004D66E8" w:rsidRPr="008056A0" w:rsidTr="00C42552">
        <w:tc>
          <w:tcPr>
            <w:tcW w:w="1666" w:type="pct"/>
          </w:tcPr>
          <w:p w:rsidR="004D66E8" w:rsidRPr="008056A0" w:rsidRDefault="004D66E8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Средства массовой информации</w:t>
            </w:r>
          </w:p>
        </w:tc>
        <w:tc>
          <w:tcPr>
            <w:tcW w:w="1667" w:type="pct"/>
            <w:tcBorders>
              <w:top w:val="single" w:sz="4" w:space="0" w:color="auto"/>
              <w:bottom w:val="single" w:sz="4" w:space="0" w:color="auto"/>
            </w:tcBorders>
          </w:tcPr>
          <w:p w:rsidR="004D66E8" w:rsidRPr="008056A0" w:rsidRDefault="004D66E8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Информация о значимых мероприятиях</w:t>
            </w:r>
          </w:p>
        </w:tc>
        <w:tc>
          <w:tcPr>
            <w:tcW w:w="1667" w:type="pct"/>
            <w:tcBorders>
              <w:top w:val="single" w:sz="4" w:space="0" w:color="auto"/>
              <w:bottom w:val="single" w:sz="4" w:space="0" w:color="auto"/>
            </w:tcBorders>
          </w:tcPr>
          <w:p w:rsidR="004D66E8" w:rsidRPr="008056A0" w:rsidRDefault="004D66E8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Не реже 1 раза в полугодие</w:t>
            </w:r>
          </w:p>
        </w:tc>
      </w:tr>
      <w:tr w:rsidR="004D66E8" w:rsidRPr="008056A0" w:rsidTr="00C42552">
        <w:tc>
          <w:tcPr>
            <w:tcW w:w="1666" w:type="pct"/>
          </w:tcPr>
          <w:p w:rsidR="004D66E8" w:rsidRPr="008056A0" w:rsidRDefault="004D66E8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Информационные стенды в учреждении</w:t>
            </w:r>
          </w:p>
        </w:tc>
        <w:tc>
          <w:tcPr>
            <w:tcW w:w="1667" w:type="pct"/>
            <w:tcBorders>
              <w:top w:val="single" w:sz="4" w:space="0" w:color="auto"/>
              <w:bottom w:val="single" w:sz="4" w:space="0" w:color="auto"/>
            </w:tcBorders>
          </w:tcPr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Режим работы учреждения;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календарный график;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расписание уроков, кружков, секций;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информация об экзаменах;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копии учредительных документов (лицензия, свидетельство о государственной аккредитации,  выписка из Устава);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информация о формах обучения; отдыха, питания.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контактная информация учреждения;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контактная информация вышестоящих организаций;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перечень дополнительных услуг, перечень платных услуг;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правила приема в учреждение;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информация о режиме работы библиотеки, медицинского кабинета (при их наличии), столовой;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информация о педагогическом коллективе учреждения;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приемные часы администрации учреждения.</w:t>
            </w:r>
          </w:p>
          <w:p w:rsidR="004D66E8" w:rsidRPr="008056A0" w:rsidRDefault="004D66E8" w:rsidP="00F71D57">
            <w:pPr>
              <w:numPr>
                <w:ilvl w:val="0"/>
                <w:numId w:val="1"/>
              </w:num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ind w:left="213" w:hanging="213"/>
              <w:jc w:val="both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 xml:space="preserve"> и др. информация по </w:t>
            </w:r>
          </w:p>
        </w:tc>
        <w:tc>
          <w:tcPr>
            <w:tcW w:w="1667" w:type="pct"/>
            <w:tcBorders>
              <w:top w:val="single" w:sz="4" w:space="0" w:color="auto"/>
              <w:bottom w:val="single" w:sz="4" w:space="0" w:color="auto"/>
            </w:tcBorders>
          </w:tcPr>
          <w:p w:rsidR="004D66E8" w:rsidRPr="008056A0" w:rsidRDefault="004D66E8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По мере обновления информации, но не реже 1 раза в год</w:t>
            </w:r>
          </w:p>
        </w:tc>
      </w:tr>
      <w:tr w:rsidR="004D66E8" w:rsidRPr="008056A0" w:rsidTr="00C42552">
        <w:tc>
          <w:tcPr>
            <w:tcW w:w="1666" w:type="pct"/>
          </w:tcPr>
          <w:p w:rsidR="004D66E8" w:rsidRPr="008056A0" w:rsidRDefault="004D66E8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Родительские собрания</w:t>
            </w:r>
          </w:p>
        </w:tc>
        <w:tc>
          <w:tcPr>
            <w:tcW w:w="1667" w:type="pct"/>
            <w:tcBorders>
              <w:top w:val="single" w:sz="4" w:space="0" w:color="auto"/>
            </w:tcBorders>
          </w:tcPr>
          <w:p w:rsidR="004D66E8" w:rsidRPr="008056A0" w:rsidRDefault="004D66E8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В соответствии с годовым планом работы</w:t>
            </w:r>
          </w:p>
        </w:tc>
        <w:tc>
          <w:tcPr>
            <w:tcW w:w="1667" w:type="pct"/>
            <w:tcBorders>
              <w:top w:val="single" w:sz="4" w:space="0" w:color="auto"/>
            </w:tcBorders>
          </w:tcPr>
          <w:p w:rsidR="004D66E8" w:rsidRPr="008056A0" w:rsidRDefault="004D66E8" w:rsidP="00F71D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056A0">
              <w:rPr>
                <w:rFonts w:ascii="Times New Roman" w:hAnsi="Times New Roman"/>
              </w:rPr>
              <w:t>Не реже 1 раза в триместр (четверть)</w:t>
            </w:r>
          </w:p>
        </w:tc>
      </w:tr>
    </w:tbl>
    <w:p w:rsidR="004D66E8" w:rsidRPr="00F71D57" w:rsidRDefault="004D66E8" w:rsidP="00F71D57">
      <w:pPr>
        <w:tabs>
          <w:tab w:val="left" w:pos="6840"/>
          <w:tab w:val="left" w:pos="9540"/>
        </w:tabs>
        <w:spacing w:line="240" w:lineRule="auto"/>
        <w:ind w:hanging="180"/>
        <w:jc w:val="both"/>
        <w:rPr>
          <w:rFonts w:ascii="Times New Roman" w:hAnsi="Times New Roman"/>
        </w:rPr>
      </w:pPr>
      <w:r w:rsidRPr="00F71D57">
        <w:rPr>
          <w:rFonts w:ascii="Times New Roman" w:hAnsi="Times New Roman"/>
          <w:color w:val="000000"/>
        </w:rPr>
        <w:t>5.Требования к отчетности о выполнении муниципального задания</w:t>
      </w:r>
      <w:r w:rsidRPr="00F71D57">
        <w:rPr>
          <w:rFonts w:ascii="Times New Roman" w:hAnsi="Times New Roman"/>
        </w:rPr>
        <w:t xml:space="preserve"> </w:t>
      </w:r>
    </w:p>
    <w:p w:rsidR="004D66E8" w:rsidRPr="00F71D57" w:rsidRDefault="004D66E8" w:rsidP="00F71D57">
      <w:pPr>
        <w:tabs>
          <w:tab w:val="left" w:pos="6840"/>
          <w:tab w:val="left" w:pos="9540"/>
        </w:tabs>
        <w:spacing w:line="240" w:lineRule="auto"/>
        <w:ind w:hanging="180"/>
        <w:jc w:val="both"/>
        <w:rPr>
          <w:rFonts w:ascii="Times New Roman" w:hAnsi="Times New Roman"/>
          <w:b/>
        </w:rPr>
      </w:pPr>
      <w:r w:rsidRPr="00F71D57">
        <w:rPr>
          <w:rFonts w:ascii="Times New Roman" w:hAnsi="Times New Roman"/>
        </w:rPr>
        <w:t>Образовательная организация предоставляет  отчеты главному распорядителю средств районного бюджета - администрации Кировского муниципального района в установленные сроки.</w:t>
      </w:r>
    </w:p>
    <w:p w:rsidR="004D66E8" w:rsidRPr="00F71D57" w:rsidRDefault="004D66E8" w:rsidP="007C7A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F71D57">
        <w:rPr>
          <w:rFonts w:ascii="Times New Roman" w:hAnsi="Times New Roman"/>
          <w:color w:val="000000"/>
        </w:rPr>
        <w:t>5.1.</w:t>
      </w:r>
      <w:r>
        <w:rPr>
          <w:rFonts w:ascii="Times New Roman" w:hAnsi="Times New Roman"/>
          <w:color w:val="000000"/>
        </w:rPr>
        <w:t>П</w:t>
      </w:r>
      <w:r w:rsidRPr="00F71D57">
        <w:rPr>
          <w:rFonts w:ascii="Times New Roman" w:hAnsi="Times New Roman"/>
          <w:color w:val="000000"/>
        </w:rPr>
        <w:t>ериодичность и  сроки представления отчетов о выполнении муниципального задания :</w:t>
      </w:r>
    </w:p>
    <w:p w:rsidR="004D66E8" w:rsidRPr="00F71D57" w:rsidRDefault="004D66E8" w:rsidP="007C7A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F71D57">
        <w:rPr>
          <w:rFonts w:ascii="Times New Roman" w:hAnsi="Times New Roman"/>
          <w:color w:val="000000"/>
        </w:rPr>
        <w:t>- первое полугодие, не позднее 15 числа месяца, следующего за   отчетным периодом;</w:t>
      </w:r>
    </w:p>
    <w:p w:rsidR="004D66E8" w:rsidRPr="00F71D57" w:rsidRDefault="004D66E8" w:rsidP="007C7A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F71D57">
        <w:rPr>
          <w:rFonts w:ascii="Times New Roman" w:hAnsi="Times New Roman"/>
          <w:color w:val="000000"/>
        </w:rPr>
        <w:t>-9 месяцев текущего года, не позднее 15 числа месяца, следующего за   отчетным периодом;</w:t>
      </w:r>
    </w:p>
    <w:p w:rsidR="004D66E8" w:rsidRPr="00F71D57" w:rsidRDefault="004D66E8" w:rsidP="007C7A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F71D57">
        <w:rPr>
          <w:rFonts w:ascii="Times New Roman" w:hAnsi="Times New Roman"/>
          <w:color w:val="000000"/>
        </w:rPr>
        <w:t>- отчетный финансовый год, не позднее 15 января года, следующего за отчётным годом.</w:t>
      </w:r>
    </w:p>
    <w:p w:rsidR="004D66E8" w:rsidRPr="00F71D57" w:rsidRDefault="004D66E8" w:rsidP="007C7A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4D66E8" w:rsidRPr="00F71D57" w:rsidRDefault="004D66E8" w:rsidP="00F71D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color w:val="000000"/>
        </w:rPr>
      </w:pPr>
      <w:r w:rsidRPr="00F71D57">
        <w:rPr>
          <w:rFonts w:ascii="Times New Roman" w:hAnsi="Times New Roman"/>
          <w:color w:val="000000"/>
        </w:rPr>
        <w:t>5.2Форма отчета о выполнении муниципального задания (по каждой муниципальной услуге, работе – заполняется отдельно)</w:t>
      </w:r>
    </w:p>
    <w:tbl>
      <w:tblPr>
        <w:tblW w:w="15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451"/>
        <w:gridCol w:w="1471"/>
        <w:gridCol w:w="2218"/>
        <w:gridCol w:w="2218"/>
        <w:gridCol w:w="2938"/>
        <w:gridCol w:w="2880"/>
      </w:tblGrid>
      <w:tr w:rsidR="004D66E8" w:rsidRPr="008056A0" w:rsidTr="00C42552">
        <w:tc>
          <w:tcPr>
            <w:tcW w:w="648" w:type="dxa"/>
          </w:tcPr>
          <w:p w:rsidR="004D66E8" w:rsidRPr="008056A0" w:rsidRDefault="004D66E8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056A0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451" w:type="dxa"/>
          </w:tcPr>
          <w:p w:rsidR="004D66E8" w:rsidRPr="008056A0" w:rsidRDefault="004D66E8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056A0">
              <w:rPr>
                <w:rFonts w:ascii="Times New Roman" w:hAnsi="Times New Roman"/>
                <w:color w:val="000000"/>
              </w:rPr>
              <w:t>Наименование показателя</w:t>
            </w:r>
          </w:p>
        </w:tc>
        <w:tc>
          <w:tcPr>
            <w:tcW w:w="1471" w:type="dxa"/>
          </w:tcPr>
          <w:p w:rsidR="004D66E8" w:rsidRPr="008056A0" w:rsidRDefault="004D66E8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056A0">
              <w:rPr>
                <w:rFonts w:ascii="Times New Roman" w:hAnsi="Times New Roman"/>
                <w:color w:val="000000"/>
              </w:rPr>
              <w:t>Единица измерения</w:t>
            </w:r>
          </w:p>
        </w:tc>
        <w:tc>
          <w:tcPr>
            <w:tcW w:w="2218" w:type="dxa"/>
          </w:tcPr>
          <w:p w:rsidR="004D66E8" w:rsidRPr="008056A0" w:rsidRDefault="004D66E8" w:rsidP="003843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056A0">
              <w:rPr>
                <w:rFonts w:ascii="Times New Roman" w:hAnsi="Times New Roman"/>
                <w:color w:val="000000"/>
              </w:rPr>
              <w:t>Значение,  утвержденное  в муниципальном задании</w:t>
            </w:r>
          </w:p>
        </w:tc>
        <w:tc>
          <w:tcPr>
            <w:tcW w:w="2218" w:type="dxa"/>
          </w:tcPr>
          <w:p w:rsidR="004D66E8" w:rsidRPr="008056A0" w:rsidRDefault="004D66E8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056A0">
              <w:rPr>
                <w:rFonts w:ascii="Times New Roman" w:hAnsi="Times New Roman"/>
                <w:color w:val="000000"/>
              </w:rPr>
              <w:t>Фактическое значение за отчетный период</w:t>
            </w:r>
          </w:p>
        </w:tc>
        <w:tc>
          <w:tcPr>
            <w:tcW w:w="2938" w:type="dxa"/>
          </w:tcPr>
          <w:p w:rsidR="004D66E8" w:rsidRPr="008056A0" w:rsidRDefault="004D66E8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056A0">
              <w:rPr>
                <w:rFonts w:ascii="Times New Roman" w:hAnsi="Times New Roman"/>
                <w:color w:val="000000"/>
              </w:rPr>
              <w:t>% отклонения и причины отклонения  от плана</w:t>
            </w:r>
          </w:p>
        </w:tc>
        <w:tc>
          <w:tcPr>
            <w:tcW w:w="2880" w:type="dxa"/>
          </w:tcPr>
          <w:p w:rsidR="004D66E8" w:rsidRPr="008056A0" w:rsidRDefault="004D66E8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056A0">
              <w:rPr>
                <w:rFonts w:ascii="Times New Roman" w:hAnsi="Times New Roman"/>
                <w:color w:val="000000"/>
              </w:rPr>
              <w:t>Источники информации  о фактическом значении показателей</w:t>
            </w:r>
          </w:p>
        </w:tc>
      </w:tr>
      <w:tr w:rsidR="004D66E8" w:rsidRPr="008056A0" w:rsidTr="00C42552">
        <w:tc>
          <w:tcPr>
            <w:tcW w:w="15824" w:type="dxa"/>
            <w:gridSpan w:val="7"/>
          </w:tcPr>
          <w:p w:rsidR="004D66E8" w:rsidRPr="008056A0" w:rsidRDefault="004D66E8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056A0">
              <w:rPr>
                <w:rFonts w:ascii="Times New Roman" w:hAnsi="Times New Roman"/>
                <w:color w:val="000000"/>
              </w:rPr>
              <w:t>Наименование  услуги</w:t>
            </w:r>
          </w:p>
        </w:tc>
      </w:tr>
      <w:tr w:rsidR="004D66E8" w:rsidRPr="008056A0" w:rsidTr="00C42552">
        <w:tc>
          <w:tcPr>
            <w:tcW w:w="648" w:type="dxa"/>
          </w:tcPr>
          <w:p w:rsidR="004D66E8" w:rsidRPr="008056A0" w:rsidRDefault="004D66E8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056A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451" w:type="dxa"/>
          </w:tcPr>
          <w:p w:rsidR="004D66E8" w:rsidRPr="008056A0" w:rsidRDefault="004D66E8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71" w:type="dxa"/>
          </w:tcPr>
          <w:p w:rsidR="004D66E8" w:rsidRPr="008056A0" w:rsidRDefault="004D66E8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18" w:type="dxa"/>
          </w:tcPr>
          <w:p w:rsidR="004D66E8" w:rsidRPr="008056A0" w:rsidRDefault="004D66E8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18" w:type="dxa"/>
          </w:tcPr>
          <w:p w:rsidR="004D66E8" w:rsidRPr="008056A0" w:rsidRDefault="004D66E8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38" w:type="dxa"/>
          </w:tcPr>
          <w:p w:rsidR="004D66E8" w:rsidRPr="008056A0" w:rsidRDefault="004D66E8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80" w:type="dxa"/>
          </w:tcPr>
          <w:p w:rsidR="004D66E8" w:rsidRPr="008056A0" w:rsidRDefault="004D66E8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4D66E8" w:rsidRPr="008056A0" w:rsidTr="00C42552">
        <w:tc>
          <w:tcPr>
            <w:tcW w:w="648" w:type="dxa"/>
          </w:tcPr>
          <w:p w:rsidR="004D66E8" w:rsidRPr="008056A0" w:rsidRDefault="004D66E8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056A0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451" w:type="dxa"/>
          </w:tcPr>
          <w:p w:rsidR="004D66E8" w:rsidRPr="008056A0" w:rsidRDefault="004D66E8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71" w:type="dxa"/>
          </w:tcPr>
          <w:p w:rsidR="004D66E8" w:rsidRPr="008056A0" w:rsidRDefault="004D66E8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18" w:type="dxa"/>
          </w:tcPr>
          <w:p w:rsidR="004D66E8" w:rsidRPr="008056A0" w:rsidRDefault="004D66E8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18" w:type="dxa"/>
          </w:tcPr>
          <w:p w:rsidR="004D66E8" w:rsidRPr="008056A0" w:rsidRDefault="004D66E8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38" w:type="dxa"/>
          </w:tcPr>
          <w:p w:rsidR="004D66E8" w:rsidRPr="008056A0" w:rsidRDefault="004D66E8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80" w:type="dxa"/>
          </w:tcPr>
          <w:p w:rsidR="004D66E8" w:rsidRPr="008056A0" w:rsidRDefault="004D66E8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4D66E8" w:rsidRPr="008056A0" w:rsidTr="00C42552">
        <w:tc>
          <w:tcPr>
            <w:tcW w:w="15824" w:type="dxa"/>
            <w:gridSpan w:val="7"/>
          </w:tcPr>
          <w:p w:rsidR="004D66E8" w:rsidRPr="008056A0" w:rsidRDefault="004D66E8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056A0">
              <w:rPr>
                <w:rFonts w:ascii="Times New Roman" w:hAnsi="Times New Roman"/>
                <w:color w:val="000000"/>
              </w:rPr>
              <w:t>Наименование  работы</w:t>
            </w:r>
          </w:p>
        </w:tc>
      </w:tr>
      <w:tr w:rsidR="004D66E8" w:rsidRPr="008056A0" w:rsidTr="00C42552">
        <w:tc>
          <w:tcPr>
            <w:tcW w:w="648" w:type="dxa"/>
          </w:tcPr>
          <w:p w:rsidR="004D66E8" w:rsidRPr="008056A0" w:rsidRDefault="004D66E8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056A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451" w:type="dxa"/>
          </w:tcPr>
          <w:p w:rsidR="004D66E8" w:rsidRPr="008056A0" w:rsidRDefault="004D66E8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71" w:type="dxa"/>
          </w:tcPr>
          <w:p w:rsidR="004D66E8" w:rsidRPr="008056A0" w:rsidRDefault="004D66E8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18" w:type="dxa"/>
          </w:tcPr>
          <w:p w:rsidR="004D66E8" w:rsidRPr="008056A0" w:rsidRDefault="004D66E8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18" w:type="dxa"/>
          </w:tcPr>
          <w:p w:rsidR="004D66E8" w:rsidRPr="008056A0" w:rsidRDefault="004D66E8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38" w:type="dxa"/>
          </w:tcPr>
          <w:p w:rsidR="004D66E8" w:rsidRPr="008056A0" w:rsidRDefault="004D66E8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80" w:type="dxa"/>
          </w:tcPr>
          <w:p w:rsidR="004D66E8" w:rsidRPr="008056A0" w:rsidRDefault="004D66E8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4D66E8" w:rsidRPr="008056A0" w:rsidTr="00C42552">
        <w:tc>
          <w:tcPr>
            <w:tcW w:w="648" w:type="dxa"/>
          </w:tcPr>
          <w:p w:rsidR="004D66E8" w:rsidRPr="008056A0" w:rsidRDefault="004D66E8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056A0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451" w:type="dxa"/>
          </w:tcPr>
          <w:p w:rsidR="004D66E8" w:rsidRPr="008056A0" w:rsidRDefault="004D66E8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71" w:type="dxa"/>
          </w:tcPr>
          <w:p w:rsidR="004D66E8" w:rsidRPr="008056A0" w:rsidRDefault="004D66E8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18" w:type="dxa"/>
          </w:tcPr>
          <w:p w:rsidR="004D66E8" w:rsidRPr="008056A0" w:rsidRDefault="004D66E8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18" w:type="dxa"/>
          </w:tcPr>
          <w:p w:rsidR="004D66E8" w:rsidRPr="008056A0" w:rsidRDefault="004D66E8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38" w:type="dxa"/>
          </w:tcPr>
          <w:p w:rsidR="004D66E8" w:rsidRPr="008056A0" w:rsidRDefault="004D66E8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80" w:type="dxa"/>
          </w:tcPr>
          <w:p w:rsidR="004D66E8" w:rsidRPr="008056A0" w:rsidRDefault="004D66E8" w:rsidP="00F71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</w:tbl>
    <w:p w:rsidR="004D66E8" w:rsidRDefault="004D66E8" w:rsidP="00F71D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color w:val="000000"/>
        </w:rPr>
      </w:pPr>
      <w:r w:rsidRPr="00F71D57">
        <w:rPr>
          <w:rFonts w:ascii="Times New Roman" w:hAnsi="Times New Roman"/>
          <w:color w:val="000000"/>
        </w:rPr>
        <w:t xml:space="preserve">         </w:t>
      </w:r>
    </w:p>
    <w:p w:rsidR="004D66E8" w:rsidRPr="00F71D57" w:rsidRDefault="004D66E8" w:rsidP="00F71D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color w:val="000000"/>
        </w:rPr>
      </w:pPr>
      <w:r w:rsidRPr="00F71D57">
        <w:rPr>
          <w:rFonts w:ascii="Times New Roman" w:hAnsi="Times New Roman"/>
          <w:color w:val="000000"/>
        </w:rPr>
        <w:t xml:space="preserve">  Директор                                                                     ( подпись)                                                                          ФИО</w:t>
      </w:r>
    </w:p>
    <w:p w:rsidR="004D66E8" w:rsidRDefault="004D66E8" w:rsidP="0038438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color w:val="000000"/>
        </w:rPr>
      </w:pPr>
      <w:r w:rsidRPr="00F71D57">
        <w:rPr>
          <w:rFonts w:ascii="Times New Roman" w:hAnsi="Times New Roman"/>
          <w:color w:val="000000"/>
        </w:rPr>
        <w:t xml:space="preserve">              Печать</w:t>
      </w:r>
    </w:p>
    <w:sectPr w:rsidR="004D66E8" w:rsidSect="00103EF1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">
    <w:nsid w:val="0DAE0353"/>
    <w:multiLevelType w:val="hybridMultilevel"/>
    <w:tmpl w:val="41CEE240"/>
    <w:lvl w:ilvl="0" w:tplc="722C84AC">
      <w:start w:val="1"/>
      <w:numFmt w:val="bullet"/>
      <w:lvlText w:val="-"/>
      <w:lvlJc w:val="left"/>
      <w:pPr>
        <w:ind w:left="360" w:hanging="360"/>
      </w:pPr>
      <w:rPr>
        <w:rFonts w:ascii="Tempus Sans ITC" w:hAnsi="Tempus Sans ITC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96233AC"/>
    <w:multiLevelType w:val="hybridMultilevel"/>
    <w:tmpl w:val="036A3B2C"/>
    <w:lvl w:ilvl="0" w:tplc="9684CB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711DB3"/>
    <w:multiLevelType w:val="hybridMultilevel"/>
    <w:tmpl w:val="2488FF5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1D57"/>
    <w:rsid w:val="0000768B"/>
    <w:rsid w:val="00024FB5"/>
    <w:rsid w:val="00103EF1"/>
    <w:rsid w:val="00176444"/>
    <w:rsid w:val="001B1620"/>
    <w:rsid w:val="001F4F93"/>
    <w:rsid w:val="0020554D"/>
    <w:rsid w:val="00256888"/>
    <w:rsid w:val="00315A77"/>
    <w:rsid w:val="0038438F"/>
    <w:rsid w:val="003E26D6"/>
    <w:rsid w:val="004D66E8"/>
    <w:rsid w:val="00527B99"/>
    <w:rsid w:val="00561EDD"/>
    <w:rsid w:val="006B4B20"/>
    <w:rsid w:val="007438B2"/>
    <w:rsid w:val="00782513"/>
    <w:rsid w:val="007C7A08"/>
    <w:rsid w:val="008056A0"/>
    <w:rsid w:val="00920BE1"/>
    <w:rsid w:val="00A37820"/>
    <w:rsid w:val="00B57F92"/>
    <w:rsid w:val="00B6367C"/>
    <w:rsid w:val="00B66B60"/>
    <w:rsid w:val="00BB6583"/>
    <w:rsid w:val="00C42552"/>
    <w:rsid w:val="00C74AFD"/>
    <w:rsid w:val="00C75615"/>
    <w:rsid w:val="00CD1D9B"/>
    <w:rsid w:val="00CE4AE5"/>
    <w:rsid w:val="00D513A0"/>
    <w:rsid w:val="00D535EE"/>
    <w:rsid w:val="00DA6CAC"/>
    <w:rsid w:val="00F045CD"/>
    <w:rsid w:val="00F71D57"/>
    <w:rsid w:val="00F9485B"/>
    <w:rsid w:val="00FA6521"/>
    <w:rsid w:val="00FB4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513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9"/>
    <w:qFormat/>
    <w:rsid w:val="00F71D57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1D57"/>
    <w:rPr>
      <w:rFonts w:ascii="Times New Roman" w:hAnsi="Times New Roman" w:cs="Times New Roman"/>
      <w:b/>
      <w:bCs/>
      <w:kern w:val="36"/>
      <w:sz w:val="48"/>
      <w:szCs w:val="48"/>
    </w:rPr>
  </w:style>
  <w:style w:type="paragraph" w:customStyle="1" w:styleId="ConsPlusNonformat">
    <w:name w:val="ConsPlusNonformat"/>
    <w:uiPriority w:val="99"/>
    <w:rsid w:val="00F71D57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zh-CN"/>
    </w:rPr>
  </w:style>
  <w:style w:type="character" w:styleId="PageNumber">
    <w:name w:val="page number"/>
    <w:basedOn w:val="DefaultParagraphFont"/>
    <w:uiPriority w:val="99"/>
    <w:rsid w:val="00F71D57"/>
    <w:rPr>
      <w:rFonts w:cs="Times New Roman"/>
    </w:rPr>
  </w:style>
  <w:style w:type="paragraph" w:styleId="Header">
    <w:name w:val="header"/>
    <w:basedOn w:val="Normal"/>
    <w:link w:val="HeaderChar"/>
    <w:uiPriority w:val="99"/>
    <w:rsid w:val="00F71D5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71D57"/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Normal"/>
    <w:uiPriority w:val="99"/>
    <w:rsid w:val="00F71D57"/>
    <w:pPr>
      <w:widowControl w:val="0"/>
      <w:autoSpaceDE w:val="0"/>
      <w:autoSpaceDN w:val="0"/>
      <w:adjustRightInd w:val="0"/>
      <w:spacing w:after="0" w:line="299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FontStyle37">
    <w:name w:val="Font Style37"/>
    <w:uiPriority w:val="99"/>
    <w:rsid w:val="00F71D57"/>
    <w:rPr>
      <w:rFonts w:ascii="Times New Roman" w:hAnsi="Times New Roman"/>
      <w:b/>
      <w:sz w:val="24"/>
    </w:rPr>
  </w:style>
  <w:style w:type="paragraph" w:customStyle="1" w:styleId="ListParagraph1">
    <w:name w:val="List Paragraph1"/>
    <w:basedOn w:val="Normal"/>
    <w:uiPriority w:val="99"/>
    <w:rsid w:val="00F71D57"/>
    <w:pPr>
      <w:ind w:left="720"/>
    </w:pPr>
  </w:style>
  <w:style w:type="paragraph" w:customStyle="1" w:styleId="ConsPlusCell">
    <w:name w:val="ConsPlusCell"/>
    <w:uiPriority w:val="99"/>
    <w:rsid w:val="00F71D57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F71D57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uiPriority w:val="99"/>
    <w:rsid w:val="00F71D57"/>
    <w:rPr>
      <w:rFonts w:cs="Times New Roman"/>
    </w:rPr>
  </w:style>
  <w:style w:type="character" w:styleId="Hyperlink">
    <w:name w:val="Hyperlink"/>
    <w:basedOn w:val="DefaultParagraphFont"/>
    <w:uiPriority w:val="99"/>
    <w:rsid w:val="00F71D57"/>
    <w:rPr>
      <w:rFonts w:cs="Times New Roman"/>
      <w:color w:val="0000FF"/>
      <w:u w:val="single"/>
    </w:rPr>
  </w:style>
  <w:style w:type="paragraph" w:customStyle="1" w:styleId="headertexttopleveltextcentertext">
    <w:name w:val="headertext topleveltext centertext"/>
    <w:basedOn w:val="Normal"/>
    <w:uiPriority w:val="99"/>
    <w:rsid w:val="00F71D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topleveltextcentertext">
    <w:name w:val="formattext topleveltext centertext"/>
    <w:basedOn w:val="Normal"/>
    <w:uiPriority w:val="99"/>
    <w:rsid w:val="00F71D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3">
    <w:name w:val="Основной текст (3)_"/>
    <w:basedOn w:val="DefaultParagraphFont"/>
    <w:link w:val="30"/>
    <w:uiPriority w:val="99"/>
    <w:locked/>
    <w:rsid w:val="00F71D57"/>
    <w:rPr>
      <w:rFonts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Normal"/>
    <w:link w:val="3"/>
    <w:uiPriority w:val="99"/>
    <w:rsid w:val="00F71D57"/>
    <w:pPr>
      <w:widowControl w:val="0"/>
      <w:shd w:val="clear" w:color="auto" w:fill="FFFFFF"/>
      <w:spacing w:before="420" w:after="0" w:line="317" w:lineRule="exact"/>
      <w:jc w:val="both"/>
    </w:pPr>
    <w:rPr>
      <w:b/>
      <w:bCs/>
      <w:sz w:val="26"/>
      <w:szCs w:val="26"/>
      <w:shd w:val="clear" w:color="auto" w:fill="FFFFFF"/>
    </w:rPr>
  </w:style>
  <w:style w:type="character" w:customStyle="1" w:styleId="WW8Num1z6">
    <w:name w:val="WW8Num1z6"/>
    <w:uiPriority w:val="99"/>
    <w:rsid w:val="00F71D57"/>
  </w:style>
  <w:style w:type="paragraph" w:styleId="BalloonText">
    <w:name w:val="Balloon Text"/>
    <w:basedOn w:val="Normal"/>
    <w:link w:val="BalloonTextChar"/>
    <w:uiPriority w:val="99"/>
    <w:semiHidden/>
    <w:rsid w:val="00F71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71D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94212936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49421724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494225578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docs.cntd.ru/document/494225777" TargetMode="External"/><Relationship Id="rId10" Type="http://schemas.openxmlformats.org/officeDocument/2006/relationships/hyperlink" Target="http://docs.cntd.ru/document/42852145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4239116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146</TotalTime>
  <Pages>22</Pages>
  <Words>6284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МОУ "ООШ  с.Увальное"</dc:creator>
  <cp:keywords/>
  <dc:description/>
  <cp:lastModifiedBy>Вера</cp:lastModifiedBy>
  <cp:revision>4</cp:revision>
  <dcterms:created xsi:type="dcterms:W3CDTF">2016-12-29T00:09:00Z</dcterms:created>
  <dcterms:modified xsi:type="dcterms:W3CDTF">2017-01-11T04:38:00Z</dcterms:modified>
</cp:coreProperties>
</file>